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82462" w14:textId="44ED4887"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B33BFF">
        <w:rPr>
          <w:rStyle w:val="Emphasis"/>
          <w:rFonts w:eastAsiaTheme="minorEastAsia"/>
          <w:b/>
          <w:i w:val="0"/>
          <w:sz w:val="22"/>
          <w:lang w:eastAsia="zh-TW"/>
        </w:rPr>
        <w:t>#96</w:t>
      </w:r>
      <w:r w:rsidR="00256518">
        <w:rPr>
          <w:rStyle w:val="Emphasis"/>
          <w:rFonts w:eastAsiaTheme="minorEastAsia"/>
          <w:b/>
          <w:i w:val="0"/>
          <w:sz w:val="22"/>
          <w:lang w:eastAsia="zh-TW"/>
        </w:rPr>
        <w:t>bis</w:t>
      </w:r>
      <w:r w:rsidRPr="00A41770">
        <w:rPr>
          <w:rStyle w:val="Emphasis"/>
          <w:b/>
          <w:i w:val="0"/>
          <w:sz w:val="22"/>
        </w:rPr>
        <w:tab/>
      </w:r>
      <w:r w:rsidR="00386F79" w:rsidRPr="00386F79">
        <w:rPr>
          <w:rStyle w:val="Emphasis"/>
          <w:b/>
          <w:i w:val="0"/>
          <w:sz w:val="22"/>
        </w:rPr>
        <w:t>R1-</w:t>
      </w:r>
      <w:r w:rsidR="00CA6A85">
        <w:rPr>
          <w:rStyle w:val="Emphasis"/>
          <w:b/>
          <w:i w:val="0"/>
          <w:sz w:val="22"/>
        </w:rPr>
        <w:t>190</w:t>
      </w:r>
      <w:r w:rsidR="00B80098">
        <w:rPr>
          <w:rStyle w:val="Emphasis"/>
          <w:b/>
          <w:i w:val="0"/>
          <w:sz w:val="22"/>
        </w:rPr>
        <w:t>4494</w:t>
      </w:r>
    </w:p>
    <w:p w14:paraId="52589413" w14:textId="148783C0" w:rsidR="008A6BAD" w:rsidRPr="00051139" w:rsidRDefault="00256518" w:rsidP="008A6BAD">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Xian</w:t>
      </w:r>
      <w:r w:rsidR="00386F79" w:rsidRPr="009B36C4">
        <w:rPr>
          <w:rStyle w:val="Emphasis"/>
          <w:rFonts w:eastAsia="新細明體"/>
          <w:b/>
          <w:i w:val="0"/>
          <w:sz w:val="22"/>
          <w:lang w:eastAsia="zh-TW"/>
        </w:rPr>
        <w:t xml:space="preserve">, </w:t>
      </w:r>
      <w:r>
        <w:rPr>
          <w:rStyle w:val="Emphasis"/>
          <w:rFonts w:eastAsia="新細明體"/>
          <w:b/>
          <w:i w:val="0"/>
          <w:sz w:val="22"/>
          <w:lang w:eastAsia="zh-TW"/>
        </w:rPr>
        <w:t>China</w:t>
      </w:r>
      <w:r w:rsidR="00CA6A85">
        <w:rPr>
          <w:rStyle w:val="Emphasis"/>
          <w:rFonts w:eastAsia="新細明體"/>
          <w:b/>
          <w:i w:val="0"/>
          <w:sz w:val="22"/>
          <w:lang w:eastAsia="zh-TW"/>
        </w:rPr>
        <w:t xml:space="preserve">, </w:t>
      </w:r>
      <w:r>
        <w:rPr>
          <w:rStyle w:val="Emphasis"/>
          <w:rFonts w:eastAsia="新細明體"/>
          <w:b/>
          <w:i w:val="0"/>
          <w:sz w:val="22"/>
          <w:lang w:eastAsia="zh-TW"/>
        </w:rPr>
        <w:t>8</w:t>
      </w:r>
      <w:r w:rsidR="00B33BFF" w:rsidRPr="00B33BFF">
        <w:rPr>
          <w:rStyle w:val="Emphasis"/>
          <w:rFonts w:eastAsia="新細明體"/>
          <w:b/>
          <w:i w:val="0"/>
          <w:sz w:val="22"/>
          <w:vertAlign w:val="superscript"/>
          <w:lang w:eastAsia="zh-TW"/>
        </w:rPr>
        <w:t>th</w:t>
      </w:r>
      <w:r w:rsidR="00386F79">
        <w:rPr>
          <w:rStyle w:val="Emphasis"/>
          <w:rFonts w:eastAsia="新細明體"/>
          <w:b/>
          <w:i w:val="0"/>
          <w:sz w:val="22"/>
          <w:vertAlign w:val="superscript"/>
          <w:lang w:eastAsia="zh-TW"/>
        </w:rPr>
        <w:t xml:space="preserve"> </w:t>
      </w:r>
      <w:r w:rsidR="00386F79" w:rsidRPr="00A41770">
        <w:rPr>
          <w:rStyle w:val="Emphasis"/>
          <w:b/>
          <w:i w:val="0"/>
          <w:sz w:val="22"/>
        </w:rPr>
        <w:t xml:space="preserve">– </w:t>
      </w:r>
      <w:r w:rsidR="00B33BFF">
        <w:rPr>
          <w:rStyle w:val="Emphasis"/>
          <w:rFonts w:eastAsiaTheme="minorEastAsia"/>
          <w:b/>
          <w:i w:val="0"/>
          <w:sz w:val="22"/>
          <w:lang w:eastAsia="zh-TW"/>
        </w:rPr>
        <w:t>1</w:t>
      </w:r>
      <w:r>
        <w:rPr>
          <w:rStyle w:val="Emphasis"/>
          <w:rFonts w:eastAsiaTheme="minorEastAsia"/>
          <w:b/>
          <w:i w:val="0"/>
          <w:sz w:val="22"/>
          <w:lang w:eastAsia="zh-TW"/>
        </w:rPr>
        <w:t>2</w:t>
      </w:r>
      <w:r w:rsidR="00B33BFF" w:rsidRPr="00B33BFF">
        <w:rPr>
          <w:rStyle w:val="Emphasis"/>
          <w:rFonts w:eastAsiaTheme="minorEastAsia"/>
          <w:b/>
          <w:i w:val="0"/>
          <w:sz w:val="22"/>
          <w:vertAlign w:val="superscript"/>
          <w:lang w:eastAsia="zh-TW"/>
        </w:rPr>
        <w:t>t</w:t>
      </w:r>
      <w:r>
        <w:rPr>
          <w:rStyle w:val="Emphasis"/>
          <w:rFonts w:eastAsiaTheme="minorEastAsia"/>
          <w:b/>
          <w:i w:val="0"/>
          <w:sz w:val="22"/>
          <w:vertAlign w:val="superscript"/>
          <w:lang w:eastAsia="zh-TW"/>
        </w:rPr>
        <w:t>h</w:t>
      </w:r>
      <w:r w:rsidR="00386F79">
        <w:rPr>
          <w:rStyle w:val="Emphasis"/>
          <w:rFonts w:eastAsia="新細明體"/>
          <w:b/>
          <w:i w:val="0"/>
          <w:sz w:val="22"/>
          <w:vertAlign w:val="superscript"/>
          <w:lang w:eastAsia="zh-TW"/>
        </w:rPr>
        <w:t xml:space="preserve"> </w:t>
      </w:r>
      <w:r>
        <w:rPr>
          <w:rStyle w:val="Emphasis"/>
          <w:rFonts w:eastAsia="新細明體"/>
          <w:b/>
          <w:i w:val="0"/>
          <w:sz w:val="22"/>
          <w:lang w:eastAsia="zh-TW"/>
        </w:rPr>
        <w:t>April</w:t>
      </w:r>
      <w:r w:rsidR="00CA6A85">
        <w:rPr>
          <w:rStyle w:val="Emphasis"/>
          <w:rFonts w:eastAsia="新細明體"/>
          <w:b/>
          <w:i w:val="0"/>
          <w:sz w:val="22"/>
          <w:lang w:eastAsia="zh-TW"/>
        </w:rPr>
        <w:t>, 2019</w:t>
      </w:r>
    </w:p>
    <w:p w14:paraId="2B3579E4" w14:textId="11BADCE6"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86F79">
        <w:rPr>
          <w:rStyle w:val="Emphasis"/>
          <w:b/>
          <w:i w:val="0"/>
          <w:sz w:val="22"/>
        </w:rPr>
        <w:t>7</w:t>
      </w:r>
      <w:r w:rsidR="00386F79" w:rsidRPr="00EA200C">
        <w:rPr>
          <w:rStyle w:val="Emphasis"/>
          <w:b/>
          <w:i w:val="0"/>
          <w:sz w:val="22"/>
        </w:rPr>
        <w:t>.</w:t>
      </w:r>
      <w:r w:rsidR="00386F79">
        <w:rPr>
          <w:rStyle w:val="Emphasis"/>
          <w:b/>
          <w:i w:val="0"/>
          <w:sz w:val="22"/>
        </w:rPr>
        <w:t>2.4.</w:t>
      </w:r>
      <w:r w:rsidR="00256518">
        <w:rPr>
          <w:rStyle w:val="Emphasis"/>
          <w:b/>
          <w:i w:val="0"/>
          <w:sz w:val="22"/>
        </w:rPr>
        <w:t>2</w:t>
      </w:r>
      <w:r w:rsidR="00386F79">
        <w:rPr>
          <w:rStyle w:val="Emphasis"/>
          <w:b/>
          <w:i w:val="0"/>
          <w:sz w:val="22"/>
        </w:rPr>
        <w:t>.</w:t>
      </w:r>
      <w:r w:rsidR="00256518">
        <w:rPr>
          <w:rStyle w:val="Emphasis"/>
          <w:b/>
          <w:i w:val="0"/>
          <w:sz w:val="22"/>
        </w:rPr>
        <w:t>2</w:t>
      </w:r>
    </w:p>
    <w:p w14:paraId="3D91E344"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386F79">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 </w:t>
      </w:r>
    </w:p>
    <w:p w14:paraId="20C86D77" w14:textId="5DD79D24"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386F79" w:rsidRPr="00386F79">
        <w:rPr>
          <w:rStyle w:val="Emphasis"/>
          <w:rFonts w:eastAsiaTheme="minorEastAsia"/>
          <w:b/>
          <w:i w:val="0"/>
          <w:sz w:val="22"/>
          <w:lang w:eastAsia="zh-TW"/>
        </w:rPr>
        <w:t xml:space="preserve">On </w:t>
      </w:r>
      <w:r w:rsidR="00397EEE">
        <w:rPr>
          <w:rStyle w:val="Emphasis"/>
          <w:rFonts w:eastAsiaTheme="minorEastAsia"/>
          <w:b/>
          <w:i w:val="0"/>
          <w:sz w:val="22"/>
          <w:lang w:eastAsia="zh-TW"/>
        </w:rPr>
        <w:t>s</w:t>
      </w:r>
      <w:r w:rsidR="0087412B">
        <w:rPr>
          <w:rStyle w:val="Emphasis"/>
          <w:rFonts w:eastAsiaTheme="minorEastAsia"/>
          <w:b/>
          <w:i w:val="0"/>
          <w:sz w:val="22"/>
          <w:lang w:eastAsia="zh-TW"/>
        </w:rPr>
        <w:t xml:space="preserve">idelink </w:t>
      </w:r>
      <w:r w:rsidR="00397EEE">
        <w:rPr>
          <w:rStyle w:val="Emphasis"/>
          <w:rFonts w:eastAsiaTheme="minorEastAsia"/>
          <w:b/>
          <w:i w:val="0"/>
          <w:sz w:val="22"/>
          <w:lang w:eastAsia="zh-TW"/>
        </w:rPr>
        <w:t>r</w:t>
      </w:r>
      <w:r w:rsidR="00386F79" w:rsidRPr="00386F79">
        <w:rPr>
          <w:rStyle w:val="Emphasis"/>
          <w:rFonts w:eastAsiaTheme="minorEastAsia"/>
          <w:b/>
          <w:i w:val="0"/>
          <w:sz w:val="22"/>
          <w:lang w:eastAsia="zh-TW"/>
        </w:rPr>
        <w:t xml:space="preserve">esource </w:t>
      </w:r>
      <w:r w:rsidR="00397EEE">
        <w:rPr>
          <w:rStyle w:val="Emphasis"/>
          <w:rFonts w:eastAsiaTheme="minorEastAsia"/>
          <w:b/>
          <w:i w:val="0"/>
          <w:sz w:val="22"/>
          <w:lang w:eastAsia="zh-TW"/>
        </w:rPr>
        <w:t>a</w:t>
      </w:r>
      <w:r w:rsidR="00386F79" w:rsidRPr="00386F79">
        <w:rPr>
          <w:rStyle w:val="Emphasis"/>
          <w:rFonts w:eastAsiaTheme="minorEastAsia"/>
          <w:b/>
          <w:i w:val="0"/>
          <w:sz w:val="22"/>
          <w:lang w:eastAsia="zh-TW"/>
        </w:rPr>
        <w:t>llocation</w:t>
      </w:r>
      <w:r w:rsidR="00397EEE">
        <w:rPr>
          <w:rStyle w:val="Emphasis"/>
          <w:rFonts w:eastAsiaTheme="minorEastAsia"/>
          <w:b/>
          <w:i w:val="0"/>
          <w:sz w:val="22"/>
          <w:lang w:eastAsia="zh-TW"/>
        </w:rPr>
        <w:t xml:space="preserve"> m</w:t>
      </w:r>
      <w:r w:rsidR="0087412B">
        <w:rPr>
          <w:rStyle w:val="Emphasis"/>
          <w:rFonts w:eastAsiaTheme="minorEastAsia"/>
          <w:b/>
          <w:i w:val="0"/>
          <w:sz w:val="22"/>
          <w:lang w:eastAsia="zh-TW"/>
        </w:rPr>
        <w:t>echanism</w:t>
      </w:r>
    </w:p>
    <w:p w14:paraId="441C25D4"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06E40751" w14:textId="77777777" w:rsidR="004503F9" w:rsidRPr="00183CB7" w:rsidRDefault="004503F9" w:rsidP="00072BFD">
      <w:pPr>
        <w:pStyle w:val="Heading1"/>
        <w:spacing w:before="0" w:after="0"/>
      </w:pPr>
      <w:bookmarkStart w:id="2" w:name="_Ref477948028"/>
      <w:r w:rsidRPr="00183CB7">
        <w:t>Introduction</w:t>
      </w:r>
      <w:bookmarkEnd w:id="2"/>
    </w:p>
    <w:p w14:paraId="1C9F0773" w14:textId="6389CC53" w:rsidR="00B33BFF" w:rsidRDefault="00B33BFF" w:rsidP="00B33BFF">
      <w:pPr>
        <w:rPr>
          <w:rFonts w:eastAsia="新細明體"/>
          <w:lang w:val="en-GB" w:eastAsia="zh-TW"/>
        </w:rPr>
      </w:pPr>
      <w:r w:rsidRPr="00F05C2B">
        <w:rPr>
          <w:rFonts w:eastAsia="新細明體"/>
          <w:lang w:val="en-GB" w:eastAsia="zh-TW"/>
        </w:rPr>
        <w:t>In R</w:t>
      </w:r>
      <w:r>
        <w:rPr>
          <w:rFonts w:eastAsia="新細明體"/>
          <w:lang w:val="en-GB" w:eastAsia="zh-TW"/>
        </w:rPr>
        <w:t>AN1 AH#1901</w:t>
      </w:r>
      <w:r>
        <w:rPr>
          <w:rFonts w:eastAsia="新細明體" w:hint="eastAsia"/>
          <w:lang w:val="en-GB" w:eastAsia="zh-TW"/>
        </w:rPr>
        <w:t xml:space="preserve"> </w:t>
      </w:r>
      <w:r w:rsidRPr="00F05C2B">
        <w:rPr>
          <w:rFonts w:eastAsia="新細明體"/>
          <w:lang w:val="en-GB" w:eastAsia="zh-TW"/>
        </w:rPr>
        <w:t xml:space="preserve">meeting, </w:t>
      </w:r>
      <w:r>
        <w:rPr>
          <w:rFonts w:eastAsia="新細明體"/>
          <w:lang w:val="en-GB" w:eastAsia="zh-TW"/>
        </w:rPr>
        <w:t>the following agreements related to resource allocation were made [</w:t>
      </w:r>
      <w:r w:rsidR="001F458E">
        <w:rPr>
          <w:rFonts w:eastAsia="新細明體"/>
          <w:lang w:val="en-GB" w:eastAsia="zh-TW"/>
        </w:rPr>
        <w:t>1</w:t>
      </w:r>
      <w:r>
        <w:rPr>
          <w:rFonts w:eastAsia="新細明體"/>
          <w:lang w:val="en-GB" w:eastAsia="zh-TW"/>
        </w:rPr>
        <w:t>]</w:t>
      </w:r>
      <w:r w:rsidRPr="00F05C2B">
        <w:rPr>
          <w:rFonts w:eastAsia="新細明體"/>
          <w:lang w:val="en-GB" w:eastAsia="zh-TW"/>
        </w:rPr>
        <w:t>:</w:t>
      </w:r>
    </w:p>
    <w:p w14:paraId="622E04CD" w14:textId="1BED99F3" w:rsidR="00B33BFF" w:rsidRPr="00EA3A5C" w:rsidRDefault="00B33BFF" w:rsidP="00B33BFF">
      <w:pPr>
        <w:rPr>
          <w:lang w:eastAsia="x-none"/>
        </w:rPr>
      </w:pPr>
      <w:r w:rsidRPr="00EA3A5C">
        <w:rPr>
          <w:highlight w:val="green"/>
          <w:lang w:eastAsia="x-none"/>
        </w:rPr>
        <w:t>Agreements</w:t>
      </w:r>
      <w:r w:rsidRPr="00EA3A5C">
        <w:rPr>
          <w:lang w:eastAsia="x-none"/>
        </w:rPr>
        <w:t>:</w:t>
      </w:r>
    </w:p>
    <w:p w14:paraId="1A7B148D" w14:textId="77777777" w:rsidR="00B33BFF" w:rsidRPr="00EA3A5C" w:rsidRDefault="00B33BFF" w:rsidP="00B33BFF">
      <w:pPr>
        <w:pStyle w:val="3GPPAgreements"/>
        <w:rPr>
          <w:sz w:val="20"/>
        </w:rPr>
      </w:pPr>
      <w:r w:rsidRPr="00EA3A5C">
        <w:rPr>
          <w:sz w:val="20"/>
        </w:rPr>
        <w:t xml:space="preserve">Mode-2 supports the sensing and resource (re)-selection procedures according to the previously agreed definitions. </w:t>
      </w:r>
    </w:p>
    <w:p w14:paraId="7ED02429" w14:textId="77777777" w:rsidR="00B33BFF" w:rsidRPr="00EA3A5C" w:rsidRDefault="00B33BFF" w:rsidP="00B33BFF">
      <w:pPr>
        <w:pStyle w:val="3GPPAgreements"/>
        <w:numPr>
          <w:ilvl w:val="2"/>
          <w:numId w:val="7"/>
        </w:numPr>
        <w:rPr>
          <w:sz w:val="20"/>
        </w:rPr>
      </w:pPr>
      <w:r w:rsidRPr="00EA3A5C">
        <w:rPr>
          <w:sz w:val="20"/>
        </w:rPr>
        <w:t>FFS resource granularity for sensing &amp; resource (re)-selection, e.g., PRB(s), slots, resource patterns (when applicable), etc.</w:t>
      </w:r>
    </w:p>
    <w:p w14:paraId="120828EA" w14:textId="77777777" w:rsidR="00B33BFF" w:rsidRPr="00EA3A5C" w:rsidRDefault="00B33BFF" w:rsidP="00B33BFF">
      <w:pPr>
        <w:pStyle w:val="3GPPAgreements"/>
        <w:numPr>
          <w:ilvl w:val="2"/>
          <w:numId w:val="7"/>
        </w:numPr>
        <w:rPr>
          <w:sz w:val="20"/>
        </w:rPr>
      </w:pPr>
      <w:r w:rsidRPr="00EA3A5C">
        <w:rPr>
          <w:sz w:val="20"/>
        </w:rPr>
        <w:t>FFS detailed conditions when these procedures can apply</w:t>
      </w:r>
    </w:p>
    <w:p w14:paraId="11966C39" w14:textId="77777777" w:rsidR="00B33BFF" w:rsidRPr="008F7542" w:rsidRDefault="00B33BFF" w:rsidP="00B33BFF">
      <w:pPr>
        <w:rPr>
          <w:lang w:eastAsia="x-none"/>
        </w:rPr>
      </w:pPr>
      <w:r w:rsidRPr="008F7542">
        <w:rPr>
          <w:highlight w:val="green"/>
          <w:lang w:eastAsia="x-none"/>
        </w:rPr>
        <w:t>Agreements</w:t>
      </w:r>
      <w:r w:rsidRPr="008F7542">
        <w:rPr>
          <w:lang w:eastAsia="x-none"/>
        </w:rPr>
        <w:t>:</w:t>
      </w:r>
    </w:p>
    <w:p w14:paraId="52C28DBD" w14:textId="77777777" w:rsidR="00B33BFF" w:rsidRPr="008F7542" w:rsidRDefault="00B33BFF" w:rsidP="00B33BFF">
      <w:pPr>
        <w:numPr>
          <w:ilvl w:val="0"/>
          <w:numId w:val="25"/>
        </w:numPr>
        <w:overflowPunct/>
        <w:autoSpaceDE/>
        <w:autoSpaceDN/>
        <w:adjustRightInd/>
        <w:spacing w:after="0"/>
        <w:textAlignment w:val="auto"/>
        <w:rPr>
          <w:lang w:eastAsia="x-none"/>
        </w:rPr>
      </w:pPr>
      <w:r w:rsidRPr="008F7542">
        <w:rPr>
          <w:lang w:eastAsia="x-none"/>
        </w:rPr>
        <w:t>Sub-channel based resource allocation is supported for PSSCH</w:t>
      </w:r>
    </w:p>
    <w:p w14:paraId="0CC46CFF" w14:textId="77777777" w:rsidR="00B33BFF" w:rsidRPr="008F7542" w:rsidRDefault="00B33BFF" w:rsidP="00B33BFF">
      <w:pPr>
        <w:numPr>
          <w:ilvl w:val="1"/>
          <w:numId w:val="25"/>
        </w:numPr>
        <w:overflowPunct/>
        <w:autoSpaceDE/>
        <w:autoSpaceDN/>
        <w:adjustRightInd/>
        <w:spacing w:after="0"/>
        <w:textAlignment w:val="auto"/>
        <w:rPr>
          <w:lang w:eastAsia="x-none"/>
        </w:rPr>
      </w:pPr>
      <w:r w:rsidRPr="008F7542">
        <w:rPr>
          <w:lang w:eastAsia="x-none"/>
        </w:rPr>
        <w:t>FFS details for sub-channels</w:t>
      </w:r>
    </w:p>
    <w:p w14:paraId="6696243D" w14:textId="77777777" w:rsidR="00B33BFF" w:rsidRPr="008F7542" w:rsidRDefault="00B33BFF" w:rsidP="00B33BFF">
      <w:pPr>
        <w:numPr>
          <w:ilvl w:val="1"/>
          <w:numId w:val="25"/>
        </w:numPr>
        <w:overflowPunct/>
        <w:autoSpaceDE/>
        <w:autoSpaceDN/>
        <w:adjustRightInd/>
        <w:spacing w:after="0"/>
        <w:textAlignment w:val="auto"/>
        <w:rPr>
          <w:lang w:eastAsia="x-none"/>
        </w:rPr>
      </w:pPr>
      <w:r w:rsidRPr="008F7542">
        <w:rPr>
          <w:lang w:eastAsia="x-none"/>
        </w:rPr>
        <w:t>FFS other use cases for sub-channel (e.g., measurement, interaction with PSCCH, etc.)</w:t>
      </w:r>
    </w:p>
    <w:p w14:paraId="1855CD1A" w14:textId="77777777" w:rsidR="00B33BFF" w:rsidRPr="00585C12" w:rsidRDefault="00B33BFF" w:rsidP="00B33BFF">
      <w:pPr>
        <w:pStyle w:val="3GPPAgreements"/>
        <w:numPr>
          <w:ilvl w:val="0"/>
          <w:numId w:val="0"/>
        </w:numPr>
        <w:ind w:left="284" w:hanging="284"/>
        <w:rPr>
          <w:b/>
          <w:sz w:val="20"/>
        </w:rPr>
      </w:pPr>
      <w:r w:rsidRPr="00585C12">
        <w:rPr>
          <w:sz w:val="20"/>
          <w:highlight w:val="green"/>
        </w:rPr>
        <w:t>Agreements</w:t>
      </w:r>
      <w:r w:rsidRPr="00585C12">
        <w:rPr>
          <w:b/>
          <w:sz w:val="20"/>
        </w:rPr>
        <w:t>:</w:t>
      </w:r>
    </w:p>
    <w:p w14:paraId="2EAA0F3A" w14:textId="77777777" w:rsidR="00B33BFF" w:rsidRPr="00585C12" w:rsidRDefault="00B33BFF" w:rsidP="00B33BFF">
      <w:pPr>
        <w:numPr>
          <w:ilvl w:val="0"/>
          <w:numId w:val="25"/>
        </w:numPr>
        <w:overflowPunct/>
        <w:autoSpaceDE/>
        <w:autoSpaceDN/>
        <w:adjustRightInd/>
        <w:spacing w:after="0"/>
        <w:textAlignment w:val="auto"/>
      </w:pPr>
      <w:r w:rsidRPr="00585C12">
        <w:t xml:space="preserve">SCI decoding applied during sensing procedure provides at least information on sidelink resources indicated by the UE transmitting the SCI </w:t>
      </w:r>
    </w:p>
    <w:p w14:paraId="7AA9745F" w14:textId="77777777" w:rsidR="00D30912" w:rsidRPr="00D30912" w:rsidRDefault="00D30912" w:rsidP="00D30912">
      <w:pPr>
        <w:pStyle w:val="3GPPAgreements"/>
        <w:numPr>
          <w:ilvl w:val="0"/>
          <w:numId w:val="0"/>
        </w:numPr>
        <w:spacing w:before="120" w:after="120"/>
        <w:rPr>
          <w:sz w:val="20"/>
          <w:lang w:val="en-GB"/>
        </w:rPr>
      </w:pPr>
      <w:r w:rsidRPr="00D30912">
        <w:rPr>
          <w:sz w:val="20"/>
          <w:lang w:val="en-GB"/>
        </w:rPr>
        <w:t>In RAN1 #96</w:t>
      </w:r>
      <w:r w:rsidRPr="00D30912">
        <w:rPr>
          <w:rFonts w:hint="eastAsia"/>
          <w:sz w:val="20"/>
          <w:lang w:val="en-GB"/>
        </w:rPr>
        <w:t xml:space="preserve"> </w:t>
      </w:r>
      <w:r w:rsidRPr="00D30912">
        <w:rPr>
          <w:sz w:val="20"/>
          <w:lang w:val="en-GB"/>
        </w:rPr>
        <w:t>meeting, the following agreements related to resource allocation were made [2]:</w:t>
      </w:r>
    </w:p>
    <w:p w14:paraId="4D290EED" w14:textId="77777777" w:rsidR="00D30912" w:rsidRPr="00F847DE" w:rsidRDefault="00D30912" w:rsidP="00D30912">
      <w:pPr>
        <w:pStyle w:val="3GPPAgreements"/>
        <w:numPr>
          <w:ilvl w:val="0"/>
          <w:numId w:val="0"/>
        </w:numPr>
        <w:ind w:left="284" w:hanging="284"/>
        <w:rPr>
          <w:sz w:val="20"/>
        </w:rPr>
      </w:pPr>
      <w:r w:rsidRPr="00F847DE">
        <w:rPr>
          <w:sz w:val="20"/>
          <w:highlight w:val="green"/>
        </w:rPr>
        <w:t>Agreements</w:t>
      </w:r>
      <w:r w:rsidRPr="00F847DE">
        <w:rPr>
          <w:sz w:val="20"/>
        </w:rPr>
        <w:t>:</w:t>
      </w:r>
    </w:p>
    <w:p w14:paraId="3B2E6FE4" w14:textId="77777777" w:rsidR="00D30912" w:rsidRPr="00F847DE" w:rsidRDefault="00D30912" w:rsidP="00D30912">
      <w:pPr>
        <w:pStyle w:val="3GPPAgreements"/>
        <w:numPr>
          <w:ilvl w:val="0"/>
          <w:numId w:val="26"/>
        </w:numPr>
        <w:rPr>
          <w:sz w:val="20"/>
        </w:rPr>
      </w:pPr>
      <w:r w:rsidRPr="00F847DE">
        <w:rPr>
          <w:sz w:val="20"/>
        </w:rPr>
        <w:t>Blind retransmissions of a TB are supported for SL by NR-V2X</w:t>
      </w:r>
    </w:p>
    <w:p w14:paraId="7F8756D7" w14:textId="77777777" w:rsidR="00D30912" w:rsidRPr="00F847DE" w:rsidRDefault="00D30912" w:rsidP="00D30912">
      <w:pPr>
        <w:pStyle w:val="3GPPAgreements"/>
        <w:numPr>
          <w:ilvl w:val="1"/>
          <w:numId w:val="26"/>
        </w:numPr>
        <w:rPr>
          <w:sz w:val="20"/>
        </w:rPr>
      </w:pPr>
      <w:r w:rsidRPr="00F847DE">
        <w:rPr>
          <w:sz w:val="20"/>
        </w:rPr>
        <w:t>Details are for the WI phase</w:t>
      </w:r>
    </w:p>
    <w:p w14:paraId="65601469" w14:textId="77777777" w:rsidR="00D30912" w:rsidRPr="00165748" w:rsidRDefault="00D30912" w:rsidP="00D30912">
      <w:pPr>
        <w:pStyle w:val="3GPPAgreements"/>
        <w:numPr>
          <w:ilvl w:val="0"/>
          <w:numId w:val="0"/>
        </w:numPr>
        <w:ind w:left="284" w:hanging="284"/>
        <w:rPr>
          <w:sz w:val="20"/>
        </w:rPr>
      </w:pPr>
      <w:r w:rsidRPr="00165748">
        <w:rPr>
          <w:sz w:val="20"/>
          <w:highlight w:val="green"/>
        </w:rPr>
        <w:t>Agreements</w:t>
      </w:r>
      <w:r w:rsidRPr="00165748">
        <w:rPr>
          <w:sz w:val="20"/>
        </w:rPr>
        <w:t>:</w:t>
      </w:r>
    </w:p>
    <w:p w14:paraId="31FBF795" w14:textId="77777777" w:rsidR="00D30912" w:rsidRPr="00165748" w:rsidRDefault="00D30912" w:rsidP="00D30912">
      <w:pPr>
        <w:pStyle w:val="3GPPAgreements"/>
        <w:numPr>
          <w:ilvl w:val="0"/>
          <w:numId w:val="27"/>
        </w:numPr>
        <w:rPr>
          <w:sz w:val="20"/>
        </w:rPr>
      </w:pPr>
      <w:r w:rsidRPr="00165748">
        <w:rPr>
          <w:sz w:val="20"/>
        </w:rPr>
        <w:t>NR V2X Mode-2 supports reservation of sidelink resources at least for blind retransmission of a TB</w:t>
      </w:r>
    </w:p>
    <w:p w14:paraId="2A55D723" w14:textId="77777777" w:rsidR="00D30912" w:rsidRPr="00165748" w:rsidRDefault="00D30912" w:rsidP="00D30912">
      <w:pPr>
        <w:pStyle w:val="3GPPAgreements"/>
        <w:numPr>
          <w:ilvl w:val="1"/>
          <w:numId w:val="27"/>
        </w:numPr>
        <w:rPr>
          <w:sz w:val="20"/>
        </w:rPr>
      </w:pPr>
      <w:r w:rsidRPr="00165748">
        <w:rPr>
          <w:sz w:val="20"/>
        </w:rPr>
        <w:t>Whether reservation is supported for initial transmission of a TB is to be discussed in the WI phase</w:t>
      </w:r>
    </w:p>
    <w:p w14:paraId="3A2B228C" w14:textId="77777777" w:rsidR="00D30912" w:rsidRPr="00165748" w:rsidRDefault="00D30912" w:rsidP="00D30912">
      <w:pPr>
        <w:pStyle w:val="3GPPAgreements"/>
        <w:numPr>
          <w:ilvl w:val="1"/>
          <w:numId w:val="27"/>
        </w:numPr>
        <w:rPr>
          <w:sz w:val="20"/>
        </w:rPr>
      </w:pPr>
      <w:r w:rsidRPr="00165748">
        <w:rPr>
          <w:sz w:val="20"/>
        </w:rPr>
        <w:t>Whether reservation is supported for potential retransmissions based on HARQ feedback is for the WI phase</w:t>
      </w:r>
    </w:p>
    <w:p w14:paraId="5B51F82F" w14:textId="77777777" w:rsidR="00D30912" w:rsidRPr="000B6914" w:rsidRDefault="00D30912" w:rsidP="00D30912">
      <w:pPr>
        <w:pStyle w:val="3GPPAgreements"/>
        <w:numPr>
          <w:ilvl w:val="0"/>
          <w:numId w:val="0"/>
        </w:numPr>
        <w:ind w:left="284" w:hanging="284"/>
        <w:rPr>
          <w:sz w:val="20"/>
        </w:rPr>
      </w:pPr>
      <w:r w:rsidRPr="000B6914">
        <w:rPr>
          <w:sz w:val="20"/>
          <w:highlight w:val="green"/>
        </w:rPr>
        <w:t>Agreements</w:t>
      </w:r>
      <w:r w:rsidRPr="000B6914">
        <w:rPr>
          <w:sz w:val="20"/>
        </w:rPr>
        <w:t>:</w:t>
      </w:r>
    </w:p>
    <w:p w14:paraId="72AB0F58" w14:textId="77777777" w:rsidR="00D30912" w:rsidRPr="000B6914" w:rsidRDefault="00D30912" w:rsidP="00D30912">
      <w:pPr>
        <w:pStyle w:val="3GPPAgreements"/>
        <w:numPr>
          <w:ilvl w:val="0"/>
          <w:numId w:val="28"/>
        </w:numPr>
        <w:rPr>
          <w:sz w:val="20"/>
        </w:rPr>
      </w:pPr>
      <w:r w:rsidRPr="000B6914">
        <w:rPr>
          <w:sz w:val="20"/>
        </w:rPr>
        <w:t>Mode-2 sensing procedure utilizes the following sidelink measurement</w:t>
      </w:r>
    </w:p>
    <w:p w14:paraId="27788EDE" w14:textId="77777777" w:rsidR="00D30912" w:rsidRPr="000B6914" w:rsidRDefault="00D30912" w:rsidP="00D30912">
      <w:pPr>
        <w:pStyle w:val="3GPPAgreements"/>
        <w:numPr>
          <w:ilvl w:val="1"/>
          <w:numId w:val="28"/>
        </w:numPr>
        <w:rPr>
          <w:sz w:val="20"/>
        </w:rPr>
      </w:pPr>
      <w:r w:rsidRPr="000B6914">
        <w:rPr>
          <w:sz w:val="20"/>
        </w:rPr>
        <w:t>L1 SL-RSRP based on sidelink DMRS when the corresponding SCI is decoded</w:t>
      </w:r>
    </w:p>
    <w:p w14:paraId="570DA3B4" w14:textId="77777777" w:rsidR="00D30912" w:rsidRPr="000B6914" w:rsidRDefault="00D30912" w:rsidP="00D30912">
      <w:pPr>
        <w:pStyle w:val="3GPPAgreements"/>
        <w:numPr>
          <w:ilvl w:val="2"/>
          <w:numId w:val="28"/>
        </w:numPr>
        <w:rPr>
          <w:sz w:val="20"/>
        </w:rPr>
      </w:pPr>
      <w:r w:rsidRPr="000B6914">
        <w:rPr>
          <w:sz w:val="20"/>
        </w:rPr>
        <w:t>FFS whether/which measurement is used if the corresponding SCI is not decoded e.g. SL-RSRP after blind DMRS detection, SL-RSSI</w:t>
      </w:r>
    </w:p>
    <w:p w14:paraId="263DDDCA" w14:textId="4C354086" w:rsidR="00323521" w:rsidRPr="00323521" w:rsidRDefault="00323521" w:rsidP="00323521">
      <w:pPr>
        <w:pStyle w:val="3GPPAgreements"/>
        <w:numPr>
          <w:ilvl w:val="0"/>
          <w:numId w:val="0"/>
        </w:numPr>
        <w:rPr>
          <w:sz w:val="20"/>
        </w:rPr>
      </w:pPr>
      <w:r w:rsidRPr="00D30912">
        <w:rPr>
          <w:sz w:val="20"/>
          <w:lang w:val="en-GB"/>
        </w:rPr>
        <w:t>In RAN #</w:t>
      </w:r>
      <w:r w:rsidRPr="00323521">
        <w:rPr>
          <w:sz w:val="20"/>
        </w:rPr>
        <w:t>83</w:t>
      </w:r>
      <w:r w:rsidRPr="00323521">
        <w:rPr>
          <w:rFonts w:hint="eastAsia"/>
          <w:sz w:val="20"/>
        </w:rPr>
        <w:t xml:space="preserve"> </w:t>
      </w:r>
      <w:r w:rsidRPr="00323521">
        <w:rPr>
          <w:sz w:val="20"/>
        </w:rPr>
        <w:t>meeting, 5G V2X with NR sidelink WID related to resource allocation was made [3]:</w:t>
      </w:r>
    </w:p>
    <w:p w14:paraId="7AB74118" w14:textId="77777777" w:rsidR="00323521" w:rsidRPr="00323521" w:rsidRDefault="00323521" w:rsidP="00323521">
      <w:pPr>
        <w:pStyle w:val="3GPPAgreements"/>
        <w:numPr>
          <w:ilvl w:val="0"/>
          <w:numId w:val="27"/>
        </w:numPr>
        <w:rPr>
          <w:sz w:val="20"/>
        </w:rPr>
      </w:pPr>
      <w:r w:rsidRPr="00323521">
        <w:rPr>
          <w:sz w:val="20"/>
        </w:rPr>
        <w:t>Resource allocation [RAN1, RAN2]</w:t>
      </w:r>
    </w:p>
    <w:p w14:paraId="63491F24" w14:textId="77777777" w:rsidR="00323521" w:rsidRPr="00323521" w:rsidRDefault="00323521" w:rsidP="00323521">
      <w:pPr>
        <w:pStyle w:val="3GPPAgreements"/>
        <w:numPr>
          <w:ilvl w:val="1"/>
          <w:numId w:val="27"/>
        </w:numPr>
        <w:rPr>
          <w:sz w:val="20"/>
        </w:rPr>
      </w:pPr>
      <w:r w:rsidRPr="00323521">
        <w:rPr>
          <w:sz w:val="20"/>
        </w:rPr>
        <w:t>Mode 1</w:t>
      </w:r>
    </w:p>
    <w:p w14:paraId="073C97CD" w14:textId="77777777" w:rsidR="00323521" w:rsidRPr="00323521" w:rsidRDefault="00323521" w:rsidP="00323521">
      <w:pPr>
        <w:pStyle w:val="3GPPAgreements"/>
        <w:numPr>
          <w:ilvl w:val="2"/>
          <w:numId w:val="27"/>
        </w:numPr>
        <w:rPr>
          <w:sz w:val="20"/>
        </w:rPr>
      </w:pPr>
      <w:r w:rsidRPr="00323521">
        <w:rPr>
          <w:sz w:val="20"/>
        </w:rPr>
        <w:t xml:space="preserve">NR sidelink scheduling by NR </w:t>
      </w:r>
      <w:proofErr w:type="spellStart"/>
      <w:r w:rsidRPr="00323521">
        <w:rPr>
          <w:sz w:val="20"/>
        </w:rPr>
        <w:t>Uu</w:t>
      </w:r>
      <w:proofErr w:type="spellEnd"/>
      <w:r w:rsidRPr="00323521">
        <w:rPr>
          <w:sz w:val="20"/>
        </w:rPr>
        <w:t xml:space="preserve"> and LTE </w:t>
      </w:r>
      <w:proofErr w:type="spellStart"/>
      <w:r w:rsidRPr="00323521">
        <w:rPr>
          <w:sz w:val="20"/>
        </w:rPr>
        <w:t>Uu</w:t>
      </w:r>
      <w:proofErr w:type="spellEnd"/>
      <w:r w:rsidRPr="00323521">
        <w:rPr>
          <w:sz w:val="20"/>
        </w:rPr>
        <w:t xml:space="preserve"> as </w:t>
      </w:r>
      <w:r w:rsidRPr="00323521">
        <w:rPr>
          <w:rFonts w:hint="eastAsia"/>
          <w:sz w:val="20"/>
        </w:rPr>
        <w:t xml:space="preserve">per </w:t>
      </w:r>
      <w:r w:rsidRPr="00323521">
        <w:rPr>
          <w:sz w:val="20"/>
        </w:rPr>
        <w:t>the study outcome</w:t>
      </w:r>
    </w:p>
    <w:p w14:paraId="3A984048" w14:textId="77777777" w:rsidR="00323521" w:rsidRPr="00323521" w:rsidRDefault="00323521" w:rsidP="00323521">
      <w:pPr>
        <w:pStyle w:val="3GPPAgreements"/>
        <w:numPr>
          <w:ilvl w:val="1"/>
          <w:numId w:val="27"/>
        </w:numPr>
        <w:rPr>
          <w:sz w:val="20"/>
        </w:rPr>
      </w:pPr>
      <w:r w:rsidRPr="00323521">
        <w:rPr>
          <w:sz w:val="20"/>
        </w:rPr>
        <w:t>Mode 2</w:t>
      </w:r>
    </w:p>
    <w:p w14:paraId="7DE6D575" w14:textId="77777777" w:rsidR="00323521" w:rsidRPr="00323521" w:rsidRDefault="00323521" w:rsidP="00323521">
      <w:pPr>
        <w:pStyle w:val="3GPPAgreements"/>
        <w:numPr>
          <w:ilvl w:val="2"/>
          <w:numId w:val="27"/>
        </w:numPr>
        <w:rPr>
          <w:sz w:val="20"/>
        </w:rPr>
      </w:pPr>
      <w:r w:rsidRPr="00323521">
        <w:rPr>
          <w:sz w:val="20"/>
        </w:rPr>
        <w:lastRenderedPageBreak/>
        <w:t xml:space="preserve">Sensing and resource selection procedures based on sidelink pre-configuration and configuration by NR </w:t>
      </w:r>
      <w:proofErr w:type="spellStart"/>
      <w:r w:rsidRPr="00323521">
        <w:rPr>
          <w:sz w:val="20"/>
        </w:rPr>
        <w:t>Uu</w:t>
      </w:r>
      <w:proofErr w:type="spellEnd"/>
      <w:r w:rsidRPr="00323521">
        <w:rPr>
          <w:sz w:val="20"/>
        </w:rPr>
        <w:t xml:space="preserve"> and LTE </w:t>
      </w:r>
      <w:proofErr w:type="spellStart"/>
      <w:r w:rsidRPr="00323521">
        <w:rPr>
          <w:sz w:val="20"/>
        </w:rPr>
        <w:t>Uu</w:t>
      </w:r>
      <w:proofErr w:type="spellEnd"/>
      <w:r w:rsidRPr="00323521">
        <w:rPr>
          <w:sz w:val="20"/>
        </w:rPr>
        <w:t xml:space="preserve"> as per the study outcome</w:t>
      </w:r>
    </w:p>
    <w:p w14:paraId="1B97D866" w14:textId="77777777" w:rsidR="00323521" w:rsidRPr="00323521" w:rsidRDefault="00323521" w:rsidP="00323521">
      <w:pPr>
        <w:pStyle w:val="3GPPAgreements"/>
        <w:numPr>
          <w:ilvl w:val="1"/>
          <w:numId w:val="27"/>
        </w:numPr>
        <w:rPr>
          <w:sz w:val="20"/>
        </w:rPr>
      </w:pPr>
      <w:r w:rsidRPr="00323521">
        <w:rPr>
          <w:sz w:val="20"/>
        </w:rPr>
        <w:t>Support for simultaneous configuration of Mode 1 and Mode 2 for a UE</w:t>
      </w:r>
    </w:p>
    <w:p w14:paraId="2B55944D" w14:textId="77777777" w:rsidR="00323521" w:rsidRPr="00323521" w:rsidRDefault="00323521" w:rsidP="00323521">
      <w:pPr>
        <w:pStyle w:val="3GPPAgreements"/>
        <w:numPr>
          <w:ilvl w:val="2"/>
          <w:numId w:val="27"/>
        </w:numPr>
        <w:rPr>
          <w:sz w:val="20"/>
        </w:rPr>
      </w:pPr>
      <w:r w:rsidRPr="00323521">
        <w:rPr>
          <w:rFonts w:hint="eastAsia"/>
          <w:sz w:val="20"/>
        </w:rPr>
        <w:t>Transmitter</w:t>
      </w:r>
      <w:r w:rsidRPr="00323521">
        <w:rPr>
          <w:sz w:val="20"/>
        </w:rPr>
        <w:t xml:space="preserve"> UE</w:t>
      </w:r>
      <w:r w:rsidRPr="00323521">
        <w:rPr>
          <w:rFonts w:hint="eastAsia"/>
          <w:sz w:val="20"/>
        </w:rPr>
        <w:t xml:space="preserve"> operation in this configuration </w:t>
      </w:r>
      <w:r w:rsidRPr="00323521">
        <w:rPr>
          <w:sz w:val="20"/>
        </w:rPr>
        <w:t>is to be discussed after the design of mode 1 only and mode 2 only.</w:t>
      </w:r>
    </w:p>
    <w:p w14:paraId="0D27203F" w14:textId="77777777" w:rsidR="00323521" w:rsidRPr="00323521" w:rsidRDefault="00323521" w:rsidP="00323521">
      <w:pPr>
        <w:pStyle w:val="3GPPAgreements"/>
        <w:numPr>
          <w:ilvl w:val="2"/>
          <w:numId w:val="27"/>
        </w:numPr>
        <w:rPr>
          <w:sz w:val="20"/>
        </w:rPr>
      </w:pPr>
      <w:r w:rsidRPr="00323521">
        <w:rPr>
          <w:sz w:val="20"/>
        </w:rPr>
        <w:t xml:space="preserve">Receiver UE can receive the transmissions without knowing the resource allocation mode used by the transmitter UE. </w:t>
      </w:r>
    </w:p>
    <w:p w14:paraId="310CD54C" w14:textId="77777777" w:rsidR="00323521" w:rsidRPr="007720DE" w:rsidRDefault="00323521" w:rsidP="00323521">
      <w:pPr>
        <w:pStyle w:val="3GPPAgreements"/>
        <w:numPr>
          <w:ilvl w:val="1"/>
          <w:numId w:val="27"/>
        </w:numPr>
        <w:rPr>
          <w:lang w:eastAsia="ko-KR"/>
        </w:rPr>
      </w:pPr>
      <w:r w:rsidRPr="00323521">
        <w:rPr>
          <w:sz w:val="20"/>
        </w:rPr>
        <w:t>UE rela</w:t>
      </w:r>
      <w:r w:rsidRPr="007720DE">
        <w:rPr>
          <w:lang w:eastAsia="ko-KR"/>
        </w:rPr>
        <w:t>ying resource pool configuration or resource configuration is not supported in this work in Rel-16.</w:t>
      </w:r>
    </w:p>
    <w:p w14:paraId="272B8F66" w14:textId="77777777" w:rsidR="00D30912" w:rsidRPr="00323521" w:rsidRDefault="00D30912" w:rsidP="00DC0384">
      <w:pPr>
        <w:jc w:val="both"/>
        <w:rPr>
          <w:rFonts w:eastAsiaTheme="minorEastAsia"/>
          <w:lang w:eastAsia="zh-TW"/>
        </w:rPr>
      </w:pPr>
    </w:p>
    <w:p w14:paraId="44405258" w14:textId="77777777" w:rsidR="006D5747" w:rsidRDefault="00920471" w:rsidP="00DC0384">
      <w:pPr>
        <w:jc w:val="both"/>
        <w:rPr>
          <w:rFonts w:eastAsiaTheme="minor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D5747">
        <w:rPr>
          <w:rFonts w:eastAsiaTheme="minorEastAsia"/>
          <w:lang w:val="en-GB" w:eastAsia="zh-TW"/>
        </w:rPr>
        <w:t xml:space="preserve">would like to </w:t>
      </w:r>
      <w:r w:rsidR="006A48F8">
        <w:rPr>
          <w:rFonts w:eastAsiaTheme="minorEastAsia"/>
          <w:lang w:val="en-GB" w:eastAsia="zh-TW"/>
        </w:rPr>
        <w:t>discuss</w:t>
      </w:r>
      <w:r w:rsidR="00916CC8">
        <w:rPr>
          <w:rFonts w:eastAsiaTheme="minorEastAsia"/>
          <w:lang w:val="en-GB" w:eastAsia="zh-TW"/>
        </w:rPr>
        <w:t xml:space="preserve"> </w:t>
      </w:r>
      <w:r w:rsidR="00EA3743">
        <w:rPr>
          <w:rFonts w:eastAsiaTheme="minorEastAsia"/>
          <w:lang w:val="en-GB" w:eastAsia="zh-TW"/>
        </w:rPr>
        <w:t xml:space="preserve">NR V2X </w:t>
      </w:r>
      <w:r w:rsidR="00C91229">
        <w:rPr>
          <w:rFonts w:eastAsiaTheme="minorEastAsia"/>
          <w:lang w:val="en-GB" w:eastAsia="zh-TW"/>
        </w:rPr>
        <w:t>sidelink resource allocation mechanism</w:t>
      </w:r>
      <w:r w:rsidR="00CB4D89">
        <w:rPr>
          <w:rFonts w:eastAsiaTheme="minorEastAsia"/>
          <w:lang w:val="en-GB" w:eastAsia="zh-TW"/>
        </w:rPr>
        <w:t>s</w:t>
      </w:r>
      <w:r w:rsidR="0089044D">
        <w:rPr>
          <w:rFonts w:eastAsiaTheme="minorEastAsia"/>
          <w:lang w:val="en-GB" w:eastAsia="zh-TW"/>
        </w:rPr>
        <w:t>.</w:t>
      </w:r>
    </w:p>
    <w:p w14:paraId="72A3DCD5" w14:textId="77777777" w:rsidR="00824339" w:rsidRDefault="00824339" w:rsidP="00410E12">
      <w:pPr>
        <w:pStyle w:val="Heading1"/>
        <w:rPr>
          <w:lang w:eastAsia="zh-TW"/>
        </w:rPr>
      </w:pPr>
      <w:r>
        <w:rPr>
          <w:lang w:eastAsia="zh-TW"/>
        </w:rPr>
        <w:t>Discussion</w:t>
      </w:r>
      <w:r w:rsidR="00BC6E03">
        <w:rPr>
          <w:lang w:eastAsia="zh-TW"/>
        </w:rPr>
        <w:t xml:space="preserve"> on Mode 2</w:t>
      </w:r>
    </w:p>
    <w:p w14:paraId="135BDE41" w14:textId="3DCE51AD" w:rsidR="00BC6E03" w:rsidRPr="002022BB" w:rsidRDefault="00550C6E" w:rsidP="00BC6E03">
      <w:pPr>
        <w:jc w:val="both"/>
      </w:pPr>
      <w:r w:rsidRPr="002022BB">
        <w:t xml:space="preserve">It was agreed that at least two resource allocation modes, Mode 1 and Mode 2, </w:t>
      </w:r>
      <w:r w:rsidR="00077A8B" w:rsidRPr="002022BB">
        <w:t>are</w:t>
      </w:r>
      <w:r w:rsidRPr="002022BB">
        <w:t xml:space="preserve"> considered in NR V2X. In Mode 1, </w:t>
      </w:r>
      <w:r w:rsidR="00BC6E03" w:rsidRPr="002022BB">
        <w:t xml:space="preserve">base station schedules sidelink </w:t>
      </w:r>
      <w:r w:rsidR="00BC6E03" w:rsidRPr="002022BB">
        <w:rPr>
          <w:rFonts w:hint="eastAsia"/>
        </w:rPr>
        <w:t>resource</w:t>
      </w:r>
      <w:r w:rsidR="00BC6E03" w:rsidRPr="002022BB">
        <w:t xml:space="preserve"> to be used by UE for sidelink transmission, which can be regarded as centralized scheduling method. In Mode 2, </w:t>
      </w:r>
      <w:r w:rsidR="00BC6E03" w:rsidRPr="002022BB">
        <w:rPr>
          <w:rFonts w:hint="eastAsia"/>
        </w:rPr>
        <w:t xml:space="preserve">UE </w:t>
      </w:r>
      <w:r w:rsidR="00BC6E03" w:rsidRPr="002022BB">
        <w:t xml:space="preserve">determines sidelink transmission resource within sidelink resource configured by base station or pre-configured. </w:t>
      </w:r>
      <w:r w:rsidR="002022BB" w:rsidRPr="002022BB">
        <w:t xml:space="preserve">This can be regarded as distributed scheduling method. </w:t>
      </w:r>
      <w:r w:rsidR="00BC6E03" w:rsidRPr="002022BB">
        <w:t>There are four possible sub-modes in Mode 2: (a) UE autonomously selects sidelink resource for transmission, (b) UE assists sidelink resource selection for other UEs, (c) UE is configured with NR configured grant for sidelink transmission, and (d) UE schedules sidelink transmissions of other UEs.</w:t>
      </w:r>
      <w:r w:rsidR="00B83FD0" w:rsidRPr="002022BB">
        <w:t xml:space="preserve"> Mode 2(b)</w:t>
      </w:r>
      <w:r w:rsidR="00BC6E03" w:rsidRPr="002022BB">
        <w:t xml:space="preserve"> </w:t>
      </w:r>
      <w:r w:rsidR="00B83FD0" w:rsidRPr="002022BB">
        <w:t xml:space="preserve">was agreed as not a standalone mode and should be combined with other Modes. </w:t>
      </w:r>
      <w:r w:rsidR="00E24B50" w:rsidRPr="002022BB">
        <w:t xml:space="preserve">In the following sections, we </w:t>
      </w:r>
      <w:r w:rsidR="008C18DE" w:rsidRPr="002022BB">
        <w:t>will</w:t>
      </w:r>
      <w:r w:rsidR="00E24B50" w:rsidRPr="002022BB">
        <w:t xml:space="preserve"> discuss on</w:t>
      </w:r>
      <w:r w:rsidR="007658B0" w:rsidRPr="002022BB">
        <w:t xml:space="preserve"> the mechanism</w:t>
      </w:r>
      <w:r w:rsidR="001F458E" w:rsidRPr="002022BB">
        <w:t>s</w:t>
      </w:r>
      <w:r w:rsidR="007658B0" w:rsidRPr="002022BB">
        <w:t xml:space="preserve"> for</w:t>
      </w:r>
      <w:r w:rsidR="00E24B50" w:rsidRPr="002022BB">
        <w:t xml:space="preserve"> </w:t>
      </w:r>
      <w:r w:rsidR="00B83FD0" w:rsidRPr="002022BB">
        <w:t>Mode 2</w:t>
      </w:r>
      <w:r w:rsidR="00E24B50" w:rsidRPr="002022BB">
        <w:t>.</w:t>
      </w:r>
    </w:p>
    <w:p w14:paraId="466A154A" w14:textId="44C7C87D" w:rsidR="00BC6E03" w:rsidRDefault="00B83FD0" w:rsidP="00BC6E03">
      <w:pPr>
        <w:pStyle w:val="Heading2"/>
        <w:ind w:left="567"/>
        <w:rPr>
          <w:lang w:eastAsia="zh-TW"/>
        </w:rPr>
      </w:pPr>
      <w:r>
        <w:rPr>
          <w:lang w:eastAsia="zh-TW"/>
        </w:rPr>
        <w:t>Discussion on Mode 2</w:t>
      </w:r>
      <w:r w:rsidR="00BC6E03">
        <w:rPr>
          <w:lang w:eastAsia="zh-TW"/>
        </w:rPr>
        <w:t>(a)</w:t>
      </w:r>
    </w:p>
    <w:p w14:paraId="6A06A34C" w14:textId="77777777" w:rsidR="00B83FD0" w:rsidRDefault="00B0488D" w:rsidP="00B83FD0">
      <w:pPr>
        <w:jc w:val="both"/>
      </w:pPr>
      <w:r>
        <w:t>Mode 2</w:t>
      </w:r>
      <w:r w:rsidR="00740D68">
        <w:t xml:space="preserve">(a) </w:t>
      </w:r>
      <w:r>
        <w:t xml:space="preserve">is UE autonomously selects sidelink resource for transmission. </w:t>
      </w:r>
    </w:p>
    <w:p w14:paraId="2AE209CA" w14:textId="77777777" w:rsidR="002022BB" w:rsidRPr="002022BB" w:rsidRDefault="002022BB" w:rsidP="002022BB">
      <w:pPr>
        <w:jc w:val="both"/>
      </w:pPr>
      <w:r w:rsidRPr="002022BB">
        <w:t>NR V2X advanced safety messages might be aperiodic, periodic, of fixed packet sizes, or of varying packet sizes. If resource pools are independent for periodic and aperiodic traffics, LTE V2X semi-static sensing method can be reused for periodic traffics in NR V2X and a new sensing method would be designed for aperiodic traffics in NR V2X. On the other hand, if resource pools are shared for periodic and aperiodic traffics, a new unified sensing method should be designed for NR V2X.</w:t>
      </w:r>
    </w:p>
    <w:p w14:paraId="4A335DC1" w14:textId="3C9E613A" w:rsidR="00196D9F" w:rsidRPr="00196D9F" w:rsidRDefault="00196D9F" w:rsidP="00196D9F">
      <w:pPr>
        <w:jc w:val="both"/>
      </w:pPr>
      <w:r>
        <w:t xml:space="preserve">In LTE V2X, UE </w:t>
      </w:r>
      <w:r w:rsidRPr="00196D9F">
        <w:t>autonomously select resources</w:t>
      </w:r>
      <w:r w:rsidR="002022BB">
        <w:t xml:space="preserve"> procedure</w:t>
      </w:r>
      <w:r w:rsidRPr="00196D9F">
        <w:t xml:space="preserve"> includes </w:t>
      </w:r>
    </w:p>
    <w:p w14:paraId="643ACF99" w14:textId="77777777" w:rsidR="00196D9F" w:rsidRPr="00196D9F" w:rsidRDefault="00196D9F" w:rsidP="00196D9F">
      <w:pPr>
        <w:pStyle w:val="ListParagraph"/>
        <w:numPr>
          <w:ilvl w:val="0"/>
          <w:numId w:val="31"/>
        </w:numPr>
        <w:jc w:val="both"/>
        <w:rPr>
          <w:rFonts w:ascii="Times New Roman" w:hAnsi="Times New Roman"/>
          <w:sz w:val="20"/>
          <w:szCs w:val="20"/>
        </w:rPr>
      </w:pPr>
      <w:r w:rsidRPr="00196D9F">
        <w:rPr>
          <w:rFonts w:ascii="Times New Roman" w:hAnsi="Times New Roman"/>
          <w:sz w:val="20"/>
          <w:szCs w:val="20"/>
        </w:rPr>
        <w:t xml:space="preserve">gathering information by sensing and measurement to identify the occupied resource, </w:t>
      </w:r>
    </w:p>
    <w:p w14:paraId="59E156A4" w14:textId="155C2585" w:rsidR="00196D9F" w:rsidRPr="00196D9F" w:rsidRDefault="002022BB" w:rsidP="00196D9F">
      <w:pPr>
        <w:pStyle w:val="ListParagraph"/>
        <w:numPr>
          <w:ilvl w:val="0"/>
          <w:numId w:val="31"/>
        </w:numPr>
        <w:jc w:val="both"/>
        <w:rPr>
          <w:rFonts w:ascii="Times New Roman" w:hAnsi="Times New Roman"/>
          <w:sz w:val="20"/>
          <w:szCs w:val="20"/>
        </w:rPr>
      </w:pPr>
      <w:r>
        <w:rPr>
          <w:rFonts w:ascii="Times New Roman" w:hAnsi="Times New Roman"/>
          <w:sz w:val="20"/>
          <w:szCs w:val="20"/>
        </w:rPr>
        <w:t xml:space="preserve">excluding </w:t>
      </w:r>
      <w:r w:rsidR="00196D9F" w:rsidRPr="00196D9F">
        <w:rPr>
          <w:rFonts w:ascii="Times New Roman" w:hAnsi="Times New Roman"/>
          <w:sz w:val="20"/>
          <w:szCs w:val="20"/>
        </w:rPr>
        <w:t xml:space="preserve">the occupied resource to form </w:t>
      </w:r>
      <w:r>
        <w:rPr>
          <w:rFonts w:ascii="Times New Roman" w:hAnsi="Times New Roman"/>
          <w:sz w:val="20"/>
          <w:szCs w:val="20"/>
        </w:rPr>
        <w:t xml:space="preserve">a candidate resource sets, and </w:t>
      </w:r>
    </w:p>
    <w:p w14:paraId="27B9A812" w14:textId="5044D2E3" w:rsidR="00196D9F" w:rsidRPr="002022BB" w:rsidRDefault="00196D9F" w:rsidP="006F106E">
      <w:pPr>
        <w:pStyle w:val="ListParagraph"/>
        <w:numPr>
          <w:ilvl w:val="0"/>
          <w:numId w:val="31"/>
        </w:numPr>
        <w:jc w:val="both"/>
      </w:pPr>
      <w:proofErr w:type="gramStart"/>
      <w:r w:rsidRPr="00196D9F">
        <w:rPr>
          <w:rFonts w:ascii="Times New Roman" w:hAnsi="Times New Roman"/>
          <w:sz w:val="20"/>
          <w:szCs w:val="20"/>
        </w:rPr>
        <w:t>select</w:t>
      </w:r>
      <w:r w:rsidR="002022BB">
        <w:rPr>
          <w:rFonts w:ascii="Times New Roman" w:hAnsi="Times New Roman"/>
          <w:sz w:val="20"/>
          <w:szCs w:val="20"/>
        </w:rPr>
        <w:t>ing</w:t>
      </w:r>
      <w:proofErr w:type="gramEnd"/>
      <w:r w:rsidR="002022BB">
        <w:rPr>
          <w:rFonts w:ascii="Times New Roman" w:hAnsi="Times New Roman"/>
          <w:sz w:val="20"/>
          <w:szCs w:val="20"/>
        </w:rPr>
        <w:t xml:space="preserve"> </w:t>
      </w:r>
      <w:r w:rsidRPr="00196D9F">
        <w:rPr>
          <w:rFonts w:ascii="Times New Roman" w:hAnsi="Times New Roman"/>
          <w:sz w:val="20"/>
          <w:szCs w:val="20"/>
        </w:rPr>
        <w:t>resource from the</w:t>
      </w:r>
      <w:r w:rsidR="002022BB">
        <w:rPr>
          <w:rFonts w:ascii="Times New Roman" w:hAnsi="Times New Roman"/>
          <w:sz w:val="20"/>
          <w:szCs w:val="20"/>
        </w:rPr>
        <w:t xml:space="preserve"> candidate resource </w:t>
      </w:r>
      <w:r w:rsidRPr="00196D9F">
        <w:rPr>
          <w:rFonts w:ascii="Times New Roman" w:hAnsi="Times New Roman"/>
          <w:sz w:val="20"/>
          <w:szCs w:val="20"/>
        </w:rPr>
        <w:t>set</w:t>
      </w:r>
      <w:r w:rsidR="002022BB">
        <w:rPr>
          <w:rFonts w:ascii="Times New Roman" w:hAnsi="Times New Roman"/>
          <w:sz w:val="20"/>
          <w:szCs w:val="20"/>
        </w:rPr>
        <w:t>s</w:t>
      </w:r>
      <w:r w:rsidRPr="00196D9F">
        <w:rPr>
          <w:rFonts w:ascii="Times New Roman" w:hAnsi="Times New Roman"/>
          <w:sz w:val="20"/>
          <w:szCs w:val="20"/>
        </w:rPr>
        <w:t xml:space="preserve"> for transmission.</w:t>
      </w:r>
    </w:p>
    <w:p w14:paraId="7B5B2F0B" w14:textId="058B040A" w:rsidR="002022BB" w:rsidRDefault="002022BB" w:rsidP="002022BB">
      <w:pPr>
        <w:spacing w:before="120" w:after="120"/>
        <w:jc w:val="both"/>
      </w:pPr>
      <w:r>
        <w:t>LTE V2X autonomous resource selection procedure can be the baseline for NR V2X.</w:t>
      </w:r>
    </w:p>
    <w:p w14:paraId="5B82495C" w14:textId="0A72601C" w:rsidR="00306732" w:rsidRDefault="006859F5" w:rsidP="00306732">
      <w:pPr>
        <w:pStyle w:val="Heading3"/>
      </w:pPr>
      <w:r>
        <w:t>Resource g</w:t>
      </w:r>
      <w:r w:rsidR="00306732">
        <w:t xml:space="preserve">ranularity </w:t>
      </w:r>
      <w:r>
        <w:t>for</w:t>
      </w:r>
      <w:r w:rsidR="00306732">
        <w:t xml:space="preserve"> sensing and resource selection</w:t>
      </w:r>
    </w:p>
    <w:p w14:paraId="457E5E8B" w14:textId="688DDF5B" w:rsidR="00323521" w:rsidRDefault="00B83FD0" w:rsidP="00AA6DF3">
      <w:pPr>
        <w:jc w:val="both"/>
      </w:pPr>
      <w:r>
        <w:t xml:space="preserve">For resource pool configuration, we assume LTE V2X </w:t>
      </w:r>
      <w:proofErr w:type="spellStart"/>
      <w:r>
        <w:t>subchannel</w:t>
      </w:r>
      <w:proofErr w:type="spellEnd"/>
      <w:r>
        <w:t xml:space="preserve"> concepts can be brought into NR V2X. </w:t>
      </w:r>
      <w:r w:rsidR="00CE5C4C">
        <w:t>The resource granularity in frequency-domain is one</w:t>
      </w:r>
      <w:r w:rsidR="00036DCC">
        <w:t xml:space="preserve"> </w:t>
      </w:r>
      <w:proofErr w:type="spellStart"/>
      <w:r w:rsidR="00036DCC">
        <w:t>subchannel</w:t>
      </w:r>
      <w:proofErr w:type="spellEnd"/>
      <w:r w:rsidR="00CE5C4C">
        <w:t>, which</w:t>
      </w:r>
      <w:r w:rsidR="00036DCC">
        <w:t xml:space="preserve"> consists of </w:t>
      </w:r>
      <w:r w:rsidR="00036DCC" w:rsidRPr="00036DCC">
        <w:rPr>
          <w:i/>
        </w:rPr>
        <w:t>N</w:t>
      </w:r>
      <w:r w:rsidR="00036DCC">
        <w:t xml:space="preserve"> RBs and </w:t>
      </w:r>
      <w:r w:rsidR="00036DCC" w:rsidRPr="00036DCC">
        <w:rPr>
          <w:i/>
        </w:rPr>
        <w:t>N</w:t>
      </w:r>
      <w:r w:rsidR="00036DCC">
        <w:t xml:space="preserve"> can be configured by </w:t>
      </w:r>
      <w:proofErr w:type="spellStart"/>
      <w:r w:rsidR="00036DCC">
        <w:t>gNB</w:t>
      </w:r>
      <w:proofErr w:type="spellEnd"/>
      <w:r w:rsidR="00036DCC">
        <w:t xml:space="preserve"> or preconfigured. </w:t>
      </w:r>
      <w:r w:rsidR="00323521">
        <w:t xml:space="preserve">Using </w:t>
      </w:r>
      <w:proofErr w:type="spellStart"/>
      <w:r w:rsidR="00323521">
        <w:t>subchannel</w:t>
      </w:r>
      <w:proofErr w:type="spellEnd"/>
      <w:r w:rsidR="00323521">
        <w:t xml:space="preserve"> frequency granularity can effectively reduce the complexity of blind decoding of control information, but reduce the flexibility of scheduling. However, the channel condition of V2X is very dynamic and the </w:t>
      </w:r>
      <w:r w:rsidR="00323521">
        <w:lastRenderedPageBreak/>
        <w:t xml:space="preserve">benefit of scheduling flexibility is small. We support to reduce blind decoding complexity by using </w:t>
      </w:r>
      <w:proofErr w:type="spellStart"/>
      <w:r w:rsidR="00323521">
        <w:t>subchannel</w:t>
      </w:r>
      <w:proofErr w:type="spellEnd"/>
      <w:r w:rsidR="00323521">
        <w:t xml:space="preserve"> in frequency domain. </w:t>
      </w:r>
    </w:p>
    <w:p w14:paraId="1857A792" w14:textId="629E272B" w:rsidR="006859F5" w:rsidRDefault="006859F5" w:rsidP="00AA6DF3">
      <w:pPr>
        <w:jc w:val="both"/>
      </w:pPr>
      <w:r w:rsidRPr="00B0488D">
        <w:rPr>
          <w:rFonts w:eastAsia="新細明體"/>
          <w:b/>
          <w:u w:val="single"/>
          <w:lang w:eastAsia="zh-TW"/>
        </w:rPr>
        <w:t xml:space="preserve">Proposal </w:t>
      </w:r>
      <w:r>
        <w:rPr>
          <w:rFonts w:eastAsia="新細明體"/>
          <w:b/>
          <w:u w:val="single"/>
          <w:lang w:eastAsia="zh-TW"/>
        </w:rPr>
        <w:t>1</w:t>
      </w:r>
      <w:r w:rsidRPr="00B0488D">
        <w:t xml:space="preserve">: </w:t>
      </w:r>
      <w:proofErr w:type="spellStart"/>
      <w:r>
        <w:t>Subchannel</w:t>
      </w:r>
      <w:proofErr w:type="spellEnd"/>
      <w:r>
        <w:t xml:space="preserve"> consists of </w:t>
      </w:r>
      <w:r w:rsidRPr="00036DCC">
        <w:rPr>
          <w:i/>
        </w:rPr>
        <w:t>N</w:t>
      </w:r>
      <w:r>
        <w:t xml:space="preserve"> RBs and </w:t>
      </w:r>
      <w:r w:rsidRPr="00036DCC">
        <w:rPr>
          <w:i/>
        </w:rPr>
        <w:t>N</w:t>
      </w:r>
      <w:r>
        <w:t xml:space="preserve"> can be configured by </w:t>
      </w:r>
      <w:proofErr w:type="spellStart"/>
      <w:r>
        <w:t>gNB</w:t>
      </w:r>
      <w:proofErr w:type="spellEnd"/>
      <w:r>
        <w:t xml:space="preserve"> or preconfigured.</w:t>
      </w:r>
    </w:p>
    <w:p w14:paraId="14309197" w14:textId="77777777" w:rsidR="006859F5" w:rsidRDefault="006859F5" w:rsidP="006859F5">
      <w:pPr>
        <w:jc w:val="both"/>
      </w:pPr>
      <w:r w:rsidRPr="00B0488D">
        <w:rPr>
          <w:rFonts w:eastAsia="新細明體"/>
          <w:b/>
          <w:u w:val="single"/>
          <w:lang w:eastAsia="zh-TW"/>
        </w:rPr>
        <w:t xml:space="preserve">Proposal </w:t>
      </w:r>
      <w:r>
        <w:rPr>
          <w:rFonts w:eastAsia="新細明體"/>
          <w:b/>
          <w:u w:val="single"/>
          <w:lang w:eastAsia="zh-TW"/>
        </w:rPr>
        <w:t>2</w:t>
      </w:r>
      <w:r w:rsidRPr="00B0488D">
        <w:t xml:space="preserve">: </w:t>
      </w:r>
      <w:r>
        <w:t xml:space="preserve">Resource granularity for sensing and resource selection is one </w:t>
      </w:r>
      <w:proofErr w:type="spellStart"/>
      <w:r>
        <w:t>subchannel</w:t>
      </w:r>
      <w:proofErr w:type="spellEnd"/>
      <w:r>
        <w:t xml:space="preserve"> in frequency-domain. </w:t>
      </w:r>
    </w:p>
    <w:p w14:paraId="686F0A5C" w14:textId="47CA29A5" w:rsidR="00036DCC" w:rsidRDefault="00323521" w:rsidP="00AA6DF3">
      <w:pPr>
        <w:jc w:val="both"/>
      </w:pPr>
      <w:r>
        <w:t>For sensing purpose, t</w:t>
      </w:r>
      <w:r w:rsidR="00CE5C4C">
        <w:t>he resource granularity in time-domain can be one</w:t>
      </w:r>
      <w:r>
        <w:t xml:space="preserve"> slot to reduce the complexity. However, for resource selection purpose, the resource granularity in time-domain can be one symbol or one slot. For PSFCH resource selection, one or two </w:t>
      </w:r>
      <w:r w:rsidR="00A23366">
        <w:t xml:space="preserve">last </w:t>
      </w:r>
      <w:r>
        <w:t xml:space="preserve">symbols </w:t>
      </w:r>
      <w:r w:rsidR="00A23366">
        <w:t>in a slot</w:t>
      </w:r>
      <w:r>
        <w:t xml:space="preserve"> would be enough. But for PSSCH resource selection, one slot excluded the PSFCH resource can be chosen. So it can be said the resource granularity in-time for PSSCH is one slot and for PSFCH is one OFDM symbol.</w:t>
      </w:r>
    </w:p>
    <w:p w14:paraId="581C6649" w14:textId="2C293A3D" w:rsidR="00036DCC" w:rsidRDefault="00323521" w:rsidP="00AA6DF3">
      <w:pPr>
        <w:jc w:val="both"/>
      </w:pPr>
      <w:r w:rsidRPr="00B0488D">
        <w:rPr>
          <w:rFonts w:eastAsia="新細明體"/>
          <w:b/>
          <w:u w:val="single"/>
          <w:lang w:eastAsia="zh-TW"/>
        </w:rPr>
        <w:t xml:space="preserve">Proposal </w:t>
      </w:r>
      <w:r w:rsidR="006859F5">
        <w:rPr>
          <w:rFonts w:eastAsia="新細明體"/>
          <w:b/>
          <w:u w:val="single"/>
          <w:lang w:eastAsia="zh-TW"/>
        </w:rPr>
        <w:t>3</w:t>
      </w:r>
      <w:r w:rsidRPr="00B0488D">
        <w:t xml:space="preserve">: </w:t>
      </w:r>
      <w:r>
        <w:t xml:space="preserve">For sensing purpose, resource granularity in time-domain is one slot. For resource (re-)selection, resource granularity in time-domain is one slot for PSSCH and one symbol for PSFCH. </w:t>
      </w:r>
    </w:p>
    <w:p w14:paraId="48BBBB8E" w14:textId="7F82F80C" w:rsidR="00B0488D" w:rsidRDefault="00B83FD0" w:rsidP="00A91743">
      <w:pPr>
        <w:pStyle w:val="Heading3"/>
      </w:pPr>
      <w:r>
        <w:t>Sensing procedure</w:t>
      </w:r>
    </w:p>
    <w:p w14:paraId="0B3F45FE" w14:textId="5B292C9A" w:rsidR="00B0488D" w:rsidRDefault="009B727B" w:rsidP="00AA6DF3">
      <w:pPr>
        <w:jc w:val="both"/>
      </w:pPr>
      <w:r>
        <w:t xml:space="preserve">In LTE V2X, </w:t>
      </w:r>
      <w:r w:rsidR="00196D9F">
        <w:t>sensing procedure includes</w:t>
      </w:r>
      <w:r>
        <w:t xml:space="preserve"> decod</w:t>
      </w:r>
      <w:r w:rsidR="00C1274B">
        <w:t xml:space="preserve">ing </w:t>
      </w:r>
      <w:r w:rsidR="00B0488D">
        <w:t>sidelink control channel</w:t>
      </w:r>
      <w:r w:rsidR="00C1274B">
        <w:t xml:space="preserve"> information</w:t>
      </w:r>
      <w:r>
        <w:t xml:space="preserve">, </w:t>
      </w:r>
      <w:r w:rsidR="006D0E5E">
        <w:t xml:space="preserve">sidelink measurements </w:t>
      </w:r>
      <w:r>
        <w:t xml:space="preserve">and detection of sidelink transmissions </w:t>
      </w:r>
      <w:r w:rsidR="006D0E5E">
        <w:t>to i</w:t>
      </w:r>
      <w:r>
        <w:t>dentify</w:t>
      </w:r>
      <w:r w:rsidR="006D0E5E">
        <w:t xml:space="preserve"> the</w:t>
      </w:r>
      <w:r>
        <w:t xml:space="preserve"> occupied resources. In NR V2X, similar concepts can be applied with modifications. </w:t>
      </w:r>
    </w:p>
    <w:p w14:paraId="52C8A2F0" w14:textId="77777777" w:rsidR="006D0E5E" w:rsidRDefault="00480D0E" w:rsidP="006D0E5E">
      <w:pPr>
        <w:jc w:val="both"/>
      </w:pPr>
      <w:r>
        <w:t>Information extracted from SCI</w:t>
      </w:r>
      <w:r w:rsidR="009B727B">
        <w:t xml:space="preserve"> </w:t>
      </w:r>
      <w:r>
        <w:t xml:space="preserve">decoding </w:t>
      </w:r>
      <w:r w:rsidR="009B727B">
        <w:t xml:space="preserve">should include </w:t>
      </w:r>
      <w:r>
        <w:t xml:space="preserve">time/frequency </w:t>
      </w:r>
      <w:r w:rsidR="009B727B">
        <w:t>resource allocation</w:t>
      </w:r>
      <w:r>
        <w:t>,</w:t>
      </w:r>
      <w:r w:rsidR="009B727B">
        <w:t xml:space="preserve"> </w:t>
      </w:r>
      <w:r>
        <w:t>resource reservation</w:t>
      </w:r>
      <w:r w:rsidR="006D0E5E">
        <w:t xml:space="preserve"> information</w:t>
      </w:r>
      <w:r>
        <w:t xml:space="preserve">, </w:t>
      </w:r>
      <w:r w:rsidR="006D0E5E">
        <w:t xml:space="preserve">retransmission time gap, </w:t>
      </w:r>
      <w:r>
        <w:t>and priority of</w:t>
      </w:r>
      <w:r w:rsidR="006D0E5E">
        <w:t xml:space="preserve"> the</w:t>
      </w:r>
      <w:r>
        <w:t xml:space="preserve"> packet.</w:t>
      </w:r>
      <w:r w:rsidR="006D0E5E">
        <w:t xml:space="preserve"> If all SCIs can be decoded by UE in each slot, UE would have whole resource allocation information of current slot and resource reservation information of future slots. However, it depends on UE capability. In LTE V2X, most 20 blind </w:t>
      </w:r>
      <w:proofErr w:type="spellStart"/>
      <w:r w:rsidR="006D0E5E">
        <w:t>decodings</w:t>
      </w:r>
      <w:proofErr w:type="spellEnd"/>
      <w:r w:rsidR="006D0E5E">
        <w:t xml:space="preserve"> are defined. If UE cannot decode all SCIs in one slot, sidelink measurement and detection of sidelink transmissions should be considered to provide assistance information for sensing. Since the complexity of sidelink measurement or detection is much lower than that of SCI decoding.</w:t>
      </w:r>
    </w:p>
    <w:p w14:paraId="47AC694B" w14:textId="2B0FA792" w:rsidR="006D0E5E" w:rsidRDefault="006D0E5E" w:rsidP="00AA6DF3">
      <w:pPr>
        <w:jc w:val="both"/>
      </w:pPr>
      <w:r w:rsidRPr="00B0488D">
        <w:rPr>
          <w:rFonts w:eastAsia="新細明體"/>
          <w:b/>
          <w:u w:val="single"/>
          <w:lang w:eastAsia="zh-TW"/>
        </w:rPr>
        <w:t xml:space="preserve">Proposal </w:t>
      </w:r>
      <w:r w:rsidR="002022BB">
        <w:rPr>
          <w:rFonts w:eastAsia="新細明體"/>
          <w:b/>
          <w:u w:val="single"/>
          <w:lang w:eastAsia="zh-TW"/>
        </w:rPr>
        <w:t>4</w:t>
      </w:r>
      <w:r w:rsidRPr="00B0488D">
        <w:t xml:space="preserve">: </w:t>
      </w:r>
      <w:r>
        <w:t>SCI extracted information includes current frequency resource allocation information, resource reservation information, retransmission time gap, retransmission frequency resource allocation, and priority information.</w:t>
      </w:r>
    </w:p>
    <w:p w14:paraId="6BA8A25D" w14:textId="7934AEB6" w:rsidR="00480D0E" w:rsidRDefault="00480D0E" w:rsidP="00480D0E">
      <w:pPr>
        <w:jc w:val="both"/>
      </w:pPr>
      <w:r>
        <w:t xml:space="preserve">For sidelink measurements, </w:t>
      </w:r>
      <w:r w:rsidR="006D0E5E">
        <w:t xml:space="preserve">sidelink RSRP and RSSI defined in </w:t>
      </w:r>
      <w:r>
        <w:t xml:space="preserve">LTE V2X can be reused </w:t>
      </w:r>
      <w:r w:rsidR="006D0E5E">
        <w:t xml:space="preserve">as the baseline. </w:t>
      </w:r>
    </w:p>
    <w:p w14:paraId="751F7F3D" w14:textId="112626A5" w:rsidR="006D0E5E" w:rsidRDefault="006D0E5E" w:rsidP="00480D0E">
      <w:pPr>
        <w:jc w:val="both"/>
      </w:pPr>
      <w:r w:rsidRPr="00B0488D">
        <w:rPr>
          <w:rFonts w:eastAsia="新細明體"/>
          <w:b/>
          <w:u w:val="single"/>
          <w:lang w:eastAsia="zh-TW"/>
        </w:rPr>
        <w:t xml:space="preserve">Proposal </w:t>
      </w:r>
      <w:r w:rsidR="002022BB">
        <w:rPr>
          <w:rFonts w:eastAsia="新細明體"/>
          <w:b/>
          <w:u w:val="single"/>
          <w:lang w:eastAsia="zh-TW"/>
        </w:rPr>
        <w:t>5</w:t>
      </w:r>
      <w:r w:rsidRPr="00B0488D">
        <w:t xml:space="preserve">: </w:t>
      </w:r>
      <w:r>
        <w:t>Sidelink RSRP and RSSI can be used for NR V2X in measurement procedure. Further improvements can be studied.</w:t>
      </w:r>
    </w:p>
    <w:p w14:paraId="4E47CCAE" w14:textId="26605276" w:rsidR="006A79EE" w:rsidRDefault="006A79EE" w:rsidP="00681018">
      <w:pPr>
        <w:pStyle w:val="Heading4"/>
      </w:pPr>
      <w:r>
        <w:t xml:space="preserve">Sensing and resource </w:t>
      </w:r>
      <w:r w:rsidRPr="00681018">
        <w:t>selection</w:t>
      </w:r>
      <w:r>
        <w:t xml:space="preserve"> windows</w:t>
      </w:r>
    </w:p>
    <w:p w14:paraId="0FC0232C" w14:textId="55A0E570" w:rsidR="006D0E5E" w:rsidRDefault="006D0E5E" w:rsidP="00AA6DF3">
      <w:pPr>
        <w:jc w:val="both"/>
      </w:pPr>
      <w:r>
        <w:t xml:space="preserve">The sensing and resource selection windows defined in LTE V2X can be reused in NR V2X. Sensing window is defined as a time interval where UE is expected to monitor the medium before resource selection triggered. In LTE V2X, the duration of sensing window is defined as 1 sec. Since the target of transmission period of NR V2X can be 10 </w:t>
      </w:r>
      <w:proofErr w:type="spellStart"/>
      <w:r>
        <w:t>ms</w:t>
      </w:r>
      <w:proofErr w:type="spellEnd"/>
      <w:r>
        <w:t xml:space="preserve"> for some use cases, it might be possible to reduce the sensing windows from 1 sec to lower one.</w:t>
      </w:r>
    </w:p>
    <w:p w14:paraId="7148C2C4" w14:textId="7F52DBA5" w:rsidR="006D0E5E" w:rsidRDefault="006D0E5E" w:rsidP="00AA6DF3">
      <w:pPr>
        <w:jc w:val="both"/>
      </w:pPr>
      <w:r w:rsidRPr="00B0488D">
        <w:rPr>
          <w:rFonts w:eastAsia="新細明體"/>
          <w:b/>
          <w:u w:val="single"/>
          <w:lang w:eastAsia="zh-TW"/>
        </w:rPr>
        <w:t xml:space="preserve">Proposal </w:t>
      </w:r>
      <w:r w:rsidR="002022BB">
        <w:rPr>
          <w:rFonts w:eastAsia="新細明體"/>
          <w:b/>
          <w:u w:val="single"/>
          <w:lang w:eastAsia="zh-TW"/>
        </w:rPr>
        <w:t>6</w:t>
      </w:r>
      <w:r w:rsidRPr="00B0488D">
        <w:t xml:space="preserve">: </w:t>
      </w:r>
      <w:r>
        <w:t>The sensing window can be supported in NR V2X and the value can be FFS.</w:t>
      </w:r>
    </w:p>
    <w:p w14:paraId="4AE17B2A" w14:textId="1C3B345B" w:rsidR="006A79EE" w:rsidRDefault="006D0E5E" w:rsidP="00AA6DF3">
      <w:pPr>
        <w:jc w:val="both"/>
      </w:pPr>
      <w:r>
        <w:t>Resource selection window is defined as a time interval where UE is expected to transmit the data. It would be related to the latency requirements. However, short latency would result a short resource selection window and less resource</w:t>
      </w:r>
      <w:r w:rsidR="00C1274B">
        <w:t>s</w:t>
      </w:r>
      <w:r>
        <w:t xml:space="preserve"> can be selected. The priority information of latency requirement should be </w:t>
      </w:r>
      <w:r w:rsidR="00C1274B">
        <w:t>use</w:t>
      </w:r>
      <w:r>
        <w:t>d to increase the probability of successful resource selection.</w:t>
      </w:r>
    </w:p>
    <w:p w14:paraId="154A89A7" w14:textId="1A4DE01F" w:rsidR="006D0E5E" w:rsidRDefault="006D0E5E" w:rsidP="00AA6DF3">
      <w:pPr>
        <w:jc w:val="both"/>
      </w:pPr>
      <w:r w:rsidRPr="00B0488D">
        <w:rPr>
          <w:rFonts w:eastAsia="新細明體"/>
          <w:b/>
          <w:u w:val="single"/>
          <w:lang w:eastAsia="zh-TW"/>
        </w:rPr>
        <w:t xml:space="preserve">Proposal </w:t>
      </w:r>
      <w:r w:rsidR="002022BB">
        <w:rPr>
          <w:rFonts w:eastAsia="新細明體"/>
          <w:b/>
          <w:u w:val="single"/>
          <w:lang w:eastAsia="zh-TW"/>
        </w:rPr>
        <w:t>7</w:t>
      </w:r>
      <w:r w:rsidRPr="00B0488D">
        <w:t xml:space="preserve">: </w:t>
      </w:r>
      <w:r>
        <w:t>The resource selection window can be supported in NR V2X and the value can be FFS.</w:t>
      </w:r>
    </w:p>
    <w:p w14:paraId="781E1DFE" w14:textId="77777777" w:rsidR="00596E3F" w:rsidRDefault="00596E3F" w:rsidP="00596E3F">
      <w:pPr>
        <w:pStyle w:val="Heading4"/>
      </w:pPr>
      <w:r>
        <w:lastRenderedPageBreak/>
        <w:t>RSRP</w:t>
      </w:r>
    </w:p>
    <w:p w14:paraId="78B7612A" w14:textId="39E917F7" w:rsidR="002022BB" w:rsidRDefault="002022BB" w:rsidP="00AA6DF3">
      <w:pPr>
        <w:jc w:val="both"/>
      </w:pPr>
      <w:r>
        <w:t xml:space="preserve">In LTE V2X, RSRP is defined as the DMRS power decoded by PSSCH. It can be reused in V2X for broadcasting services. However, in NR V2X, unicast and </w:t>
      </w:r>
      <w:proofErr w:type="spellStart"/>
      <w:r>
        <w:t>groupcast</w:t>
      </w:r>
      <w:proofErr w:type="spellEnd"/>
      <w:r>
        <w:t xml:space="preserve"> transmission would be supported. The data channel information and control information might be scrambled/associated by UE or group ID and the DMRS information might be not decoded by all UEs. </w:t>
      </w:r>
      <w:r w:rsidR="00425C08">
        <w:t xml:space="preserve">That is, PSSCH RSRP might not be obtained for unicast or </w:t>
      </w:r>
      <w:proofErr w:type="spellStart"/>
      <w:r w:rsidR="00425C08">
        <w:t>groupcast</w:t>
      </w:r>
      <w:proofErr w:type="spellEnd"/>
      <w:r w:rsidR="00425C08">
        <w:t xml:space="preserve"> service and PSCCH RSRP can be considered as another alternative. PSCCH </w:t>
      </w:r>
      <w:r>
        <w:t xml:space="preserve">RSRP can be higher than </w:t>
      </w:r>
      <w:r w:rsidR="00425C08">
        <w:t xml:space="preserve">PSSCH </w:t>
      </w:r>
      <w:r>
        <w:t>RSRP due to power boosting of PSCCH and PSSCH resource might overlap the PSCCH resource. Whether PSCCH RSRP can be used in measurement procedure should be further studied.</w:t>
      </w:r>
    </w:p>
    <w:p w14:paraId="48C06F6F" w14:textId="4BA2FE75" w:rsidR="00661BC5" w:rsidRDefault="00661BC5" w:rsidP="00AA6DF3">
      <w:pPr>
        <w:jc w:val="both"/>
      </w:pPr>
      <w:r w:rsidRPr="00B0488D">
        <w:rPr>
          <w:rFonts w:eastAsia="新細明體"/>
          <w:b/>
          <w:u w:val="single"/>
          <w:lang w:eastAsia="zh-TW"/>
        </w:rPr>
        <w:t xml:space="preserve">Proposal </w:t>
      </w:r>
      <w:r w:rsidR="002022BB">
        <w:rPr>
          <w:rFonts w:eastAsia="新細明體"/>
          <w:b/>
          <w:u w:val="single"/>
          <w:lang w:eastAsia="zh-TW"/>
        </w:rPr>
        <w:t>8</w:t>
      </w:r>
      <w:r w:rsidRPr="00B0488D">
        <w:t xml:space="preserve">: </w:t>
      </w:r>
      <w:r w:rsidR="002022BB">
        <w:t>PSSCH DMRS can be used for RSRP measurement in NR V2X for broadcasting services.</w:t>
      </w:r>
    </w:p>
    <w:p w14:paraId="330EDAEB" w14:textId="332EDE22"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9</w:t>
      </w:r>
      <w:r w:rsidRPr="00B0488D">
        <w:t xml:space="preserve">: </w:t>
      </w:r>
      <w:r>
        <w:t>Whether to use PSSCH or PSCCH DMRS for RSRP measurement in NR V2X for unicast/</w:t>
      </w:r>
      <w:proofErr w:type="spellStart"/>
      <w:r>
        <w:t>groupcast</w:t>
      </w:r>
      <w:proofErr w:type="spellEnd"/>
      <w:r>
        <w:t xml:space="preserve"> services can be further studied. </w:t>
      </w:r>
    </w:p>
    <w:p w14:paraId="68CBF8B7" w14:textId="741165A9" w:rsidR="00196D9F" w:rsidRDefault="00196D9F" w:rsidP="00196D9F">
      <w:pPr>
        <w:pStyle w:val="Heading4"/>
      </w:pPr>
      <w:r>
        <w:t>RSSI</w:t>
      </w:r>
    </w:p>
    <w:p w14:paraId="5E2D36E9" w14:textId="442EC06A" w:rsidR="00CE5C4C" w:rsidRDefault="00CE5C4C" w:rsidP="00AA6DF3">
      <w:pPr>
        <w:jc w:val="both"/>
      </w:pPr>
      <w:r>
        <w:t xml:space="preserve">In LTE V2X, </w:t>
      </w:r>
      <w:r w:rsidR="00661BC5">
        <w:t xml:space="preserve">RSSI is defined as the linear average of the total received power per symbol observed in the configured </w:t>
      </w:r>
      <w:proofErr w:type="spellStart"/>
      <w:r w:rsidR="00661BC5">
        <w:t>subchannel</w:t>
      </w:r>
      <w:proofErr w:type="spellEnd"/>
      <w:r w:rsidR="00661BC5">
        <w:t xml:space="preserve"> by the UE. </w:t>
      </w:r>
      <w:r>
        <w:t>However, the environment of V2X is very dynamic. Some UEs would join and some UEs would leave</w:t>
      </w:r>
      <w:r w:rsidRPr="00CE5C4C">
        <w:t xml:space="preserve"> </w:t>
      </w:r>
      <w:r w:rsidR="00661BC5">
        <w:t xml:space="preserve">in </w:t>
      </w:r>
      <w:r>
        <w:t>V2X communications. Linear average operation can be enhance</w:t>
      </w:r>
      <w:r w:rsidR="00661BC5">
        <w:t>d</w:t>
      </w:r>
      <w:r>
        <w:t xml:space="preserve"> </w:t>
      </w:r>
      <w:r w:rsidR="00661BC5">
        <w:t xml:space="preserve">by a </w:t>
      </w:r>
      <w:r>
        <w:t xml:space="preserve">weighted average operation. Up-to-date subframes/slots </w:t>
      </w:r>
      <w:r w:rsidR="00661BC5">
        <w:t>with</w:t>
      </w:r>
      <w:r>
        <w:t xml:space="preserve"> larger weight</w:t>
      </w:r>
      <w:r w:rsidR="00661BC5">
        <w:t>s</w:t>
      </w:r>
      <w:r>
        <w:t xml:space="preserve"> to </w:t>
      </w:r>
      <w:r w:rsidR="00DC6462">
        <w:t xml:space="preserve">emphasize </w:t>
      </w:r>
      <w:r>
        <w:t>the resource information</w:t>
      </w:r>
      <w:r w:rsidR="00DC6462">
        <w:t xml:space="preserve"> near the selection window</w:t>
      </w:r>
      <w:r>
        <w:t xml:space="preserve">. </w:t>
      </w:r>
      <w:r w:rsidR="00661BC5">
        <w:t>For example, the weighting function can be a step function with different levels (higher levels near the selection window) or an exponential function.</w:t>
      </w:r>
    </w:p>
    <w:p w14:paraId="63C4BCBB" w14:textId="02ED275F" w:rsidR="00CE5C4C" w:rsidRDefault="00CE5C4C" w:rsidP="00AA6DF3">
      <w:pPr>
        <w:jc w:val="both"/>
      </w:pPr>
      <w:r w:rsidRPr="00B0488D">
        <w:rPr>
          <w:rFonts w:eastAsia="新細明體"/>
          <w:b/>
          <w:u w:val="single"/>
          <w:lang w:eastAsia="zh-TW"/>
        </w:rPr>
        <w:t xml:space="preserve">Proposal </w:t>
      </w:r>
      <w:r w:rsidR="002022BB">
        <w:rPr>
          <w:rFonts w:eastAsia="新細明體"/>
          <w:b/>
          <w:u w:val="single"/>
          <w:lang w:eastAsia="zh-TW"/>
        </w:rPr>
        <w:t>10</w:t>
      </w:r>
      <w:r w:rsidRPr="00B0488D">
        <w:t xml:space="preserve">: </w:t>
      </w:r>
      <w:r>
        <w:t xml:space="preserve">One weighting function can be introduced for averaging S-RSSI in sidelink measurement process. </w:t>
      </w:r>
      <w:r w:rsidR="00661BC5">
        <w:t>The weighting function can be a step function or an exponential function.</w:t>
      </w:r>
    </w:p>
    <w:p w14:paraId="1F4D17F7" w14:textId="77777777" w:rsidR="0068734D" w:rsidRDefault="0068734D" w:rsidP="0068734D">
      <w:pPr>
        <w:pStyle w:val="Heading3"/>
      </w:pPr>
      <w:r>
        <w:t>Resource reservation</w:t>
      </w:r>
    </w:p>
    <w:p w14:paraId="379519FA" w14:textId="5D951D9F" w:rsidR="00661BC5" w:rsidRDefault="00661BC5" w:rsidP="0068734D">
      <w:pPr>
        <w:jc w:val="both"/>
      </w:pPr>
      <w:r>
        <w:t>In LTE V2X, resource reservation has been introduced for periodic traffic. This concept can be reused in NR V2X for re-transmission and new transmission under periodic or aperiodic traffics.</w:t>
      </w:r>
    </w:p>
    <w:p w14:paraId="4D5AA3FD" w14:textId="088EC285" w:rsidR="006777A2" w:rsidRDefault="00661BC5" w:rsidP="0068734D">
      <w:pPr>
        <w:jc w:val="both"/>
      </w:pPr>
      <w:r>
        <w:t xml:space="preserve">The main purpose of re-transmission of one TB is to </w:t>
      </w:r>
      <w:r w:rsidR="00470E20">
        <w:t>re</w:t>
      </w:r>
      <w:r>
        <w:t>solve the problem of half duplex. The initial transmission and re-transmission resources should be in the same selection window. It might be possible that re-transmission cannot have the same frequency allocation as initial transmission of one TB</w:t>
      </w:r>
      <w:r w:rsidR="006777A2">
        <w:t xml:space="preserve"> and </w:t>
      </w:r>
      <w:r>
        <w:t>flexible resource allocation for retransmission</w:t>
      </w:r>
      <w:r w:rsidR="006777A2">
        <w:t xml:space="preserve"> would be used</w:t>
      </w:r>
      <w:r>
        <w:t>.</w:t>
      </w:r>
      <w:r w:rsidR="006777A2">
        <w:t xml:space="preserve"> However, we tend to select the same frequency resource allocation for initial transmission and retransmission due to minimization of frequency resource allocation indication overhead in SCI, if possible. Therefore, whether flexible or same frequency resource allocation should be further studied based on SLS evaluation.</w:t>
      </w:r>
      <w:r>
        <w:t xml:space="preserve"> </w:t>
      </w:r>
    </w:p>
    <w:p w14:paraId="49BCD3C8" w14:textId="2BC5AF31" w:rsidR="006777A2" w:rsidRDefault="006777A2" w:rsidP="006777A2">
      <w:pPr>
        <w:jc w:val="both"/>
      </w:pPr>
      <w:r w:rsidRPr="00B0488D">
        <w:rPr>
          <w:rFonts w:eastAsia="新細明體"/>
          <w:b/>
          <w:u w:val="single"/>
          <w:lang w:eastAsia="zh-TW"/>
        </w:rPr>
        <w:t xml:space="preserve">Proposal </w:t>
      </w:r>
      <w:r w:rsidR="002022BB">
        <w:rPr>
          <w:rFonts w:eastAsia="新細明體"/>
          <w:b/>
          <w:u w:val="single"/>
          <w:lang w:eastAsia="zh-TW"/>
        </w:rPr>
        <w:t>11</w:t>
      </w:r>
      <w:r w:rsidRPr="00B0488D">
        <w:t xml:space="preserve">: </w:t>
      </w:r>
      <w:r>
        <w:t xml:space="preserve">Initial transmission and retransmission have a random time gap. FFS for flexible frequency resource allocation </w:t>
      </w:r>
      <w:r w:rsidR="00470E20">
        <w:t xml:space="preserve">or </w:t>
      </w:r>
      <w:r>
        <w:t>same frequency resource allocation for initial transmission and retransmission.</w:t>
      </w:r>
    </w:p>
    <w:p w14:paraId="75815E22" w14:textId="48FBB635" w:rsidR="006777A2" w:rsidRDefault="006777A2" w:rsidP="0068734D">
      <w:pPr>
        <w:jc w:val="both"/>
      </w:pPr>
      <w:r>
        <w:t>For periodic traffic, the period is deterministic and the UE can reserve the resource with same frequency resource allocation as current transmission.</w:t>
      </w:r>
    </w:p>
    <w:p w14:paraId="23914546" w14:textId="77777777" w:rsidR="00470E20" w:rsidRDefault="00470E20" w:rsidP="006777A2">
      <w:pPr>
        <w:jc w:val="both"/>
      </w:pPr>
      <w:r>
        <w:t>For aperiodic traffic, the UE should predict the possible arrival time of the packet and reserve the resource with same frequency resource allocation as current transmission.</w:t>
      </w:r>
    </w:p>
    <w:p w14:paraId="776670DE" w14:textId="6E6C148E" w:rsidR="006777A2" w:rsidRDefault="006777A2" w:rsidP="006777A2">
      <w:pPr>
        <w:jc w:val="both"/>
      </w:pPr>
      <w:r>
        <w:t>For unicast/</w:t>
      </w:r>
      <w:proofErr w:type="spellStart"/>
      <w:r>
        <w:t>groupcast</w:t>
      </w:r>
      <w:proofErr w:type="spellEnd"/>
      <w:r>
        <w:t xml:space="preserve"> transmission, HARQ retransmission would be needed to guarantee the reliability. If the unicast/</w:t>
      </w:r>
      <w:proofErr w:type="spellStart"/>
      <w:r>
        <w:t>groupcast</w:t>
      </w:r>
      <w:proofErr w:type="spellEnd"/>
      <w:r>
        <w:t xml:space="preserve"> transmission does not have latency requirement and the possible transmission opportunity is outside the </w:t>
      </w:r>
      <w:r>
        <w:lastRenderedPageBreak/>
        <w:t>selection window, the resource reservation of HARQ retransmission can have same frequency resource allocation as that of initial transmission and fixed time gap. If the unicast/</w:t>
      </w:r>
      <w:proofErr w:type="spellStart"/>
      <w:r>
        <w:t>groupcast</w:t>
      </w:r>
      <w:proofErr w:type="spellEnd"/>
      <w:r>
        <w:t xml:space="preserve"> transmission has latency requirement and corresponding selection window is set, the resource reservation of HARQ retransmission can have flexible frequency resource allocation or same frequency resource all</w:t>
      </w:r>
      <w:r w:rsidR="00470E20">
        <w:t>ocation as initial transmission</w:t>
      </w:r>
      <w:r>
        <w:t xml:space="preserve">. Whether to use the same or flexible frequency resource allocation in HARQ retransmission should be further studied. The number of reserved resources should be the same as the maximum HARQ retransmission number. </w:t>
      </w:r>
    </w:p>
    <w:p w14:paraId="07B9B9D3" w14:textId="397EBB27" w:rsidR="0068734D" w:rsidRDefault="0068734D" w:rsidP="0068734D">
      <w:pPr>
        <w:jc w:val="both"/>
      </w:pPr>
      <w:r w:rsidRPr="00B0488D">
        <w:rPr>
          <w:rFonts w:eastAsia="新細明體"/>
          <w:b/>
          <w:u w:val="single"/>
          <w:lang w:eastAsia="zh-TW"/>
        </w:rPr>
        <w:t xml:space="preserve">Proposal </w:t>
      </w:r>
      <w:r w:rsidR="002022BB">
        <w:rPr>
          <w:rFonts w:eastAsia="新細明體"/>
          <w:b/>
          <w:u w:val="single"/>
          <w:lang w:eastAsia="zh-TW"/>
        </w:rPr>
        <w:t>12</w:t>
      </w:r>
      <w:r w:rsidRPr="00B0488D">
        <w:t xml:space="preserve">: </w:t>
      </w:r>
      <w:r w:rsidR="00661BC5">
        <w:t>Support resource reservation in NR V2X.</w:t>
      </w:r>
    </w:p>
    <w:p w14:paraId="29BB6ED8" w14:textId="71497618"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13</w:t>
      </w:r>
      <w:r w:rsidRPr="00B0488D">
        <w:t xml:space="preserve">: </w:t>
      </w:r>
      <w:r>
        <w:t>Resource reservation information can be carried by SCI.</w:t>
      </w:r>
    </w:p>
    <w:p w14:paraId="63AD5DED" w14:textId="278101D4" w:rsidR="006A79EE" w:rsidRDefault="00661BC5" w:rsidP="00AA6DF3">
      <w:pPr>
        <w:jc w:val="both"/>
      </w:pPr>
      <w:r w:rsidRPr="00B0488D">
        <w:rPr>
          <w:rFonts w:eastAsia="新細明體"/>
          <w:b/>
          <w:u w:val="single"/>
          <w:lang w:eastAsia="zh-TW"/>
        </w:rPr>
        <w:t xml:space="preserve">Proposal </w:t>
      </w:r>
      <w:r w:rsidR="002022BB">
        <w:rPr>
          <w:rFonts w:eastAsia="新細明體"/>
          <w:b/>
          <w:u w:val="single"/>
          <w:lang w:eastAsia="zh-TW"/>
        </w:rPr>
        <w:t>14</w:t>
      </w:r>
      <w:r w:rsidRPr="00B0488D">
        <w:t xml:space="preserve">: </w:t>
      </w:r>
      <w:r w:rsidR="006777A2">
        <w:t>Whether to use the same or flexible frequency resource allocation in HARQ retransmission should be further studied.</w:t>
      </w:r>
    </w:p>
    <w:p w14:paraId="51A2F0A8" w14:textId="7BAC03E8" w:rsidR="006777A2" w:rsidRDefault="006777A2" w:rsidP="00AA6DF3">
      <w:pPr>
        <w:jc w:val="both"/>
      </w:pPr>
      <w:r>
        <w:t>If an ACK is received, the reserved resource</w:t>
      </w:r>
      <w:r w:rsidR="00470E20">
        <w:t>s</w:t>
      </w:r>
      <w:r>
        <w:t xml:space="preserve"> for HARQ retransmission can be released with a resource release SCI information. However, this resource release SCI information would be transmitted without any data transmission, which would result some resource</w:t>
      </w:r>
      <w:r w:rsidR="00470E20">
        <w:t>s</w:t>
      </w:r>
      <w:r>
        <w:t xml:space="preserve"> waste based one some associations between control and data channels. Moreover, the response time for other UEs occupying the released resource would be short and depend on the UE processing time. Whether any UE can occupy the released resource is another question. This would result a tradeoff between resource efficiency and UE processing time and further evaluations are needed.</w:t>
      </w:r>
    </w:p>
    <w:p w14:paraId="33C37FC1" w14:textId="58FE06CD" w:rsidR="006777A2" w:rsidRDefault="006777A2" w:rsidP="00AA6DF3">
      <w:pPr>
        <w:jc w:val="both"/>
      </w:pPr>
      <w:r w:rsidRPr="00B0488D">
        <w:rPr>
          <w:rFonts w:eastAsia="新細明體"/>
          <w:b/>
          <w:u w:val="single"/>
          <w:lang w:eastAsia="zh-TW"/>
        </w:rPr>
        <w:t xml:space="preserve">Proposal </w:t>
      </w:r>
      <w:r w:rsidR="002022BB">
        <w:rPr>
          <w:rFonts w:eastAsia="新細明體"/>
          <w:b/>
          <w:u w:val="single"/>
          <w:lang w:eastAsia="zh-TW"/>
        </w:rPr>
        <w:t>15</w:t>
      </w:r>
      <w:r w:rsidRPr="00B0488D">
        <w:t xml:space="preserve">: </w:t>
      </w:r>
      <w:r>
        <w:t>Whether support resource release command should need further evaluation of the resource efficiency and UE processing time.</w:t>
      </w:r>
    </w:p>
    <w:p w14:paraId="06AAB4DD" w14:textId="5E5396F8" w:rsidR="00550C6E" w:rsidRDefault="00480D0E" w:rsidP="00A91743">
      <w:pPr>
        <w:pStyle w:val="Heading3"/>
      </w:pPr>
      <w:r>
        <w:t>R</w:t>
      </w:r>
      <w:r w:rsidR="00B0488D">
        <w:t>esource selection</w:t>
      </w:r>
      <w:r>
        <w:t xml:space="preserve"> procedure</w:t>
      </w:r>
    </w:p>
    <w:p w14:paraId="30FC062E" w14:textId="38C3A41C" w:rsidR="0068734D" w:rsidRDefault="009B727B" w:rsidP="00AA6DF3">
      <w:pPr>
        <w:jc w:val="both"/>
      </w:pPr>
      <w:r>
        <w:t xml:space="preserve">In Mode 2(a), a UE can identify the occupied resource by the </w:t>
      </w:r>
      <w:r w:rsidR="00480D0E">
        <w:t xml:space="preserve">sensing procedure </w:t>
      </w:r>
      <w:r>
        <w:t xml:space="preserve">and then </w:t>
      </w:r>
      <w:r w:rsidR="008C18DE">
        <w:t>choose all or part</w:t>
      </w:r>
      <w:r>
        <w:t xml:space="preserve"> </w:t>
      </w:r>
      <w:r w:rsidR="0068734D">
        <w:t xml:space="preserve">of </w:t>
      </w:r>
      <w:r>
        <w:t xml:space="preserve">available resources can fit to </w:t>
      </w:r>
      <w:r w:rsidR="0068734D">
        <w:t>control</w:t>
      </w:r>
      <w:r>
        <w:t xml:space="preserve"> and data payload</w:t>
      </w:r>
      <w:r w:rsidR="0068734D">
        <w:t xml:space="preserve"> size then</w:t>
      </w:r>
      <w:r>
        <w:t xml:space="preserve"> pass the information to MAC </w:t>
      </w:r>
      <w:r w:rsidR="00480D0E">
        <w:t xml:space="preserve">layer to do resource selection. </w:t>
      </w:r>
      <w:r w:rsidR="0068734D">
        <w:t>MAC layer can reuse LTE V2X principle to randomly select the resource.</w:t>
      </w:r>
    </w:p>
    <w:p w14:paraId="0DA0623D" w14:textId="5CE57CF3" w:rsidR="00196D9F" w:rsidRDefault="00196D9F" w:rsidP="00196D9F">
      <w:pPr>
        <w:pStyle w:val="Heading4"/>
      </w:pPr>
      <w:r>
        <w:t>IBE problem</w:t>
      </w:r>
    </w:p>
    <w:p w14:paraId="6BD5E144" w14:textId="76A31945" w:rsidR="0068734D" w:rsidRDefault="0068734D" w:rsidP="0068734D">
      <w:pPr>
        <w:jc w:val="both"/>
      </w:pPr>
      <w:r>
        <w:t>One of NR V2X requirement is to support high connection density for congested traffics [4]. One example for worst case is 3100 to 4300 cars per square kilometer. The connection density in NR V2X is higher than that in LTE V2X and thus LTE V2X resource selection method can be modified.</w:t>
      </w:r>
    </w:p>
    <w:p w14:paraId="6A0D66A6" w14:textId="2F952813" w:rsidR="0068734D" w:rsidRDefault="00480D0E" w:rsidP="00AA6DF3">
      <w:pPr>
        <w:jc w:val="both"/>
      </w:pPr>
      <w:r>
        <w:t xml:space="preserve">IBE (In-Band Emission) would impact the system performance, if two near-far UEs use adjacent resource. In LTE V2X, IBE might not be a problem with sparse traffic. However, IBE influence would be significant in NR V2X congested traffic case because two near-far UEs have higher probability to be allocated with adjacent resource. </w:t>
      </w:r>
      <w:r w:rsidR="0068734D">
        <w:t xml:space="preserve">In Fig. 1, PRR performance comparison with and without IBE effect under urban scenario is shown. IBE would severely degrade the PRR performance and should be mitigated. </w:t>
      </w:r>
    </w:p>
    <w:p w14:paraId="696833C0" w14:textId="1F27CE71" w:rsidR="00480D0E" w:rsidRDefault="00480D0E" w:rsidP="00AA6DF3">
      <w:pPr>
        <w:jc w:val="both"/>
      </w:pPr>
      <w:r>
        <w:t>One method to alleviate IBE problem is to allocate adjacent resource for two nearby UEs. Therefore, one weighting function can be provided with available resources and send to MAC layer. Higher weight is assigned to the resource near the occupied resource with smaller RSRP difference between UE and occupied resource.</w:t>
      </w:r>
    </w:p>
    <w:p w14:paraId="48156253" w14:textId="56A76127" w:rsidR="0068734D" w:rsidRDefault="0068734D" w:rsidP="00AA6DF3">
      <w:pPr>
        <w:jc w:val="both"/>
      </w:pPr>
      <w:r w:rsidRPr="00B0488D">
        <w:rPr>
          <w:rFonts w:eastAsia="新細明體"/>
          <w:b/>
          <w:u w:val="single"/>
          <w:lang w:eastAsia="zh-TW"/>
        </w:rPr>
        <w:t xml:space="preserve">Proposal </w:t>
      </w:r>
      <w:r w:rsidR="002022BB">
        <w:rPr>
          <w:rFonts w:eastAsia="新細明體"/>
          <w:b/>
          <w:u w:val="single"/>
          <w:lang w:eastAsia="zh-TW"/>
        </w:rPr>
        <w:t>16</w:t>
      </w:r>
      <w:r w:rsidRPr="00B0488D">
        <w:t xml:space="preserve">: </w:t>
      </w:r>
      <w:r>
        <w:t xml:space="preserve">IBE problem should be considered in NR V2X. </w:t>
      </w:r>
    </w:p>
    <w:p w14:paraId="5A6A8BBC" w14:textId="365F6274" w:rsidR="00480D0E" w:rsidRDefault="00480D0E" w:rsidP="00AA6DF3">
      <w:pPr>
        <w:jc w:val="both"/>
      </w:pPr>
      <w:r w:rsidRPr="00B0488D">
        <w:rPr>
          <w:rFonts w:eastAsia="新細明體"/>
          <w:b/>
          <w:u w:val="single"/>
          <w:lang w:eastAsia="zh-TW"/>
        </w:rPr>
        <w:t xml:space="preserve">Proposal </w:t>
      </w:r>
      <w:r w:rsidR="002022BB">
        <w:rPr>
          <w:rFonts w:eastAsia="新細明體"/>
          <w:b/>
          <w:u w:val="single"/>
          <w:lang w:eastAsia="zh-TW"/>
        </w:rPr>
        <w:t>17</w:t>
      </w:r>
      <w:r w:rsidRPr="00B0488D">
        <w:t xml:space="preserve">: </w:t>
      </w:r>
      <w:r>
        <w:t xml:space="preserve">To alleviate IBE problem, two nearby UEs’ resources can be allocated adjacently. One weighting function can be introduced to resource selection </w:t>
      </w:r>
      <w:r w:rsidR="00A74F47">
        <w:t xml:space="preserve">procedure </w:t>
      </w:r>
      <w:r>
        <w:t>to indicate RSRP difference between UE and occupied resource.</w:t>
      </w:r>
    </w:p>
    <w:p w14:paraId="6719FF10" w14:textId="07536FDE" w:rsidR="00196D9F" w:rsidRDefault="00196D9F" w:rsidP="00196D9F">
      <w:pPr>
        <w:jc w:val="center"/>
      </w:pPr>
      <w:r>
        <w:rPr>
          <w:noProof/>
          <w:color w:val="1F497D"/>
          <w:lang w:eastAsia="zh-TW"/>
        </w:rPr>
        <w:lastRenderedPageBreak/>
        <w:drawing>
          <wp:inline distT="0" distB="0" distL="0" distR="0" wp14:anchorId="4210CFFB" wp14:editId="5A4E6C5F">
            <wp:extent cx="4147613" cy="1931330"/>
            <wp:effectExtent l="0" t="0" r="0" b="0"/>
            <wp:docPr id="1" name="Picture 1" descr="cid:image002.png@01D4E947.0B96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E947.0B96345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158846" cy="1936561"/>
                    </a:xfrm>
                    <a:prstGeom prst="rect">
                      <a:avLst/>
                    </a:prstGeom>
                    <a:noFill/>
                    <a:ln>
                      <a:noFill/>
                    </a:ln>
                  </pic:spPr>
                </pic:pic>
              </a:graphicData>
            </a:graphic>
          </wp:inline>
        </w:drawing>
      </w:r>
    </w:p>
    <w:p w14:paraId="26CC1A67" w14:textId="6113ADC8" w:rsidR="00196D9F" w:rsidRDefault="00196D9F" w:rsidP="00196D9F">
      <w:pPr>
        <w:jc w:val="center"/>
      </w:pPr>
      <w:r w:rsidRPr="0068734D">
        <w:rPr>
          <w:b/>
        </w:rPr>
        <w:t>Figure 1</w:t>
      </w:r>
      <w:r>
        <w:t xml:space="preserve">. </w:t>
      </w:r>
      <w:r w:rsidR="0068734D">
        <w:t xml:space="preserve">PRR performance with/without IBE effect. </w:t>
      </w:r>
    </w:p>
    <w:p w14:paraId="7995AC08" w14:textId="07B054C7" w:rsidR="00196D9F" w:rsidRDefault="00196D9F" w:rsidP="00196D9F">
      <w:pPr>
        <w:pStyle w:val="Heading4"/>
      </w:pPr>
      <w:r>
        <w:t>Resource reselection</w:t>
      </w:r>
    </w:p>
    <w:p w14:paraId="7D643EE5" w14:textId="77777777" w:rsidR="0068734D" w:rsidRDefault="0068734D" w:rsidP="00196D9F">
      <w:pPr>
        <w:jc w:val="both"/>
      </w:pPr>
      <w:r>
        <w:t xml:space="preserve">In order to prevent continuous overlapping resource utilization between two UEs, resource should be reselect after some (pre-) configured time. This reselection mechanism can reuse that of LTE V2X. Set a counter/timer to a (pre-) configured value and a (pre-) configured probability p. With probability p, the UE keeps the current resource selection and reset the counter/timer. With probability 1-p, the UE should reselect the resource. </w:t>
      </w:r>
    </w:p>
    <w:p w14:paraId="489FED5E" w14:textId="158900C8" w:rsidR="0068734D" w:rsidRDefault="0068734D" w:rsidP="00196D9F">
      <w:pPr>
        <w:jc w:val="both"/>
      </w:pPr>
      <w:r>
        <w:t>Since the collision might happen when two or more UEs reselect resource at the same slot or similar selection window, it would be better to let different UEs choose different time slots or selection windows to reselect resource. When a UE decides to reselect resource, this UE should announce the resource reselection timing at a random timing before the counter/timer expired. This UE should also monitor how many UEs announced to reselect resource in the time slot or selection window. If the number of announced UEs is larger than a threshold, this UE should shift the selection timing and check till the number of announced UEs</w:t>
      </w:r>
      <w:r w:rsidR="006447A2">
        <w:t xml:space="preserve"> is</w:t>
      </w:r>
      <w:r>
        <w:t xml:space="preserve"> less than the threshold. The threshold can be a fixed</w:t>
      </w:r>
      <w:proofErr w:type="gramStart"/>
      <w:r>
        <w:t>/(</w:t>
      </w:r>
      <w:proofErr w:type="gramEnd"/>
      <w:r>
        <w:t xml:space="preserve">pre-) configured value or depend on the channel busy ratio or the ratio of occupied resource in selection window with a </w:t>
      </w:r>
      <w:r w:rsidR="006447A2">
        <w:t xml:space="preserve">(pre-) configured </w:t>
      </w:r>
      <w:r>
        <w:t>RSRP</w:t>
      </w:r>
      <w:r w:rsidR="006447A2">
        <w:t xml:space="preserve"> threshold</w:t>
      </w:r>
      <w:r>
        <w:t xml:space="preserve">. During the checking duration, this UE can keep the current resource. </w:t>
      </w:r>
    </w:p>
    <w:p w14:paraId="12B11144" w14:textId="2C28101E" w:rsidR="00196D9F" w:rsidRDefault="0068734D" w:rsidP="00196D9F">
      <w:pPr>
        <w:jc w:val="both"/>
      </w:pPr>
      <w:r w:rsidRPr="00B0488D">
        <w:rPr>
          <w:rFonts w:eastAsia="新細明體"/>
          <w:b/>
          <w:u w:val="single"/>
          <w:lang w:eastAsia="zh-TW"/>
        </w:rPr>
        <w:t xml:space="preserve">Proposal </w:t>
      </w:r>
      <w:r w:rsidR="002022BB">
        <w:rPr>
          <w:rFonts w:eastAsia="新細明體"/>
          <w:b/>
          <w:u w:val="single"/>
          <w:lang w:eastAsia="zh-TW"/>
        </w:rPr>
        <w:t>18</w:t>
      </w:r>
      <w:r w:rsidRPr="00B0488D">
        <w:t xml:space="preserve">: </w:t>
      </w:r>
      <w:r>
        <w:t>A UE should announce the resource reselection timing and monitor the number of announced UEs to avoid possible collision.</w:t>
      </w:r>
    </w:p>
    <w:p w14:paraId="3B61A065" w14:textId="2AFF472C" w:rsidR="00596E3F" w:rsidRDefault="00596E3F" w:rsidP="00596E3F">
      <w:pPr>
        <w:pStyle w:val="Heading3"/>
      </w:pPr>
      <w:r>
        <w:t>PSFCH resource selection</w:t>
      </w:r>
    </w:p>
    <w:p w14:paraId="7A9D2355" w14:textId="77777777" w:rsidR="0068734D" w:rsidRDefault="0068734D" w:rsidP="00AA6DF3">
      <w:pPr>
        <w:jc w:val="both"/>
      </w:pPr>
      <w:r>
        <w:t>Unicast/</w:t>
      </w:r>
      <w:proofErr w:type="spellStart"/>
      <w:r>
        <w:t>groupcast</w:t>
      </w:r>
      <w:proofErr w:type="spellEnd"/>
      <w:r>
        <w:t xml:space="preserve"> transmission might have ACK/NACK HARQ feedback. The feedback channel can be PSFCH (Physical Sidelink Feedback Channel) and allocated at the last or last several OFDM symbol in one slot. There are two alternatives to select PSFCH resources: </w:t>
      </w:r>
    </w:p>
    <w:p w14:paraId="1A921650" w14:textId="1256AE1A" w:rsidR="0068734D" w:rsidRDefault="0068734D" w:rsidP="0068734D">
      <w:pPr>
        <w:ind w:left="288" w:firstLine="288"/>
        <w:jc w:val="both"/>
      </w:pPr>
      <w:r>
        <w:t>Alt. 1: Rx UE selects the resource and</w:t>
      </w:r>
    </w:p>
    <w:p w14:paraId="2CAF02C3" w14:textId="2F838224" w:rsidR="0068734D" w:rsidRDefault="0068734D" w:rsidP="0068734D">
      <w:pPr>
        <w:ind w:left="288" w:firstLine="288"/>
        <w:jc w:val="both"/>
      </w:pPr>
      <w:r>
        <w:t xml:space="preserve">Alt. 2: </w:t>
      </w:r>
      <w:proofErr w:type="spellStart"/>
      <w:proofErr w:type="gramStart"/>
      <w:r>
        <w:t>Tx</w:t>
      </w:r>
      <w:proofErr w:type="spellEnd"/>
      <w:proofErr w:type="gramEnd"/>
      <w:r>
        <w:t xml:space="preserve"> UE selects the resource. </w:t>
      </w:r>
    </w:p>
    <w:p w14:paraId="1E1A5D5B" w14:textId="1F009A0E" w:rsidR="0068734D" w:rsidRDefault="0068734D" w:rsidP="0068734D">
      <w:pPr>
        <w:jc w:val="both"/>
      </w:pPr>
      <w:r>
        <w:t xml:space="preserve">In Alt. 1, Rx UE senses the available resource and selects the resource. Since the Rx UE might only transmit ACK/NACK feedback without any data transmission and the resource granularity of this sensing is one OFDM symbol in-time, additional sensing procedure should be performed at Rx UE and the resource granularity of this sensing is too small thus low precision. </w:t>
      </w:r>
    </w:p>
    <w:p w14:paraId="6F8DDDD0" w14:textId="526410FF" w:rsidR="00196D9F" w:rsidRDefault="0068734D" w:rsidP="0068734D">
      <w:pPr>
        <w:jc w:val="both"/>
      </w:pPr>
      <w:r>
        <w:lastRenderedPageBreak/>
        <w:t xml:space="preserve">In Alt. 2, </w:t>
      </w:r>
      <w:proofErr w:type="spellStart"/>
      <w:r>
        <w:t>Tx</w:t>
      </w:r>
      <w:proofErr w:type="spellEnd"/>
      <w:r>
        <w:t xml:space="preserve"> UE should sense the available resource for data transmission and can reserve the ACK/NACK feedback resource after fixed</w:t>
      </w:r>
      <w:proofErr w:type="gramStart"/>
      <w:r>
        <w:t>/(</w:t>
      </w:r>
      <w:proofErr w:type="gramEnd"/>
      <w:r>
        <w:t xml:space="preserve">pre-)configured time gap from transmitted time slot. Other UEs can decode the SCI to obtain the reserved feedback resource </w:t>
      </w:r>
      <w:r w:rsidR="0034797D">
        <w:t xml:space="preserve">information </w:t>
      </w:r>
      <w:r>
        <w:t xml:space="preserve">and mark this </w:t>
      </w:r>
      <w:r w:rsidR="0034797D">
        <w:t xml:space="preserve">symbol </w:t>
      </w:r>
      <w:r>
        <w:t xml:space="preserve">resource as occupied. The data transmission from other UEs should avoid overlapping the reserved feedback resource. Furthermore, the ACK/NACK feedback resource can be implicitly associated with </w:t>
      </w:r>
      <w:proofErr w:type="spellStart"/>
      <w:r>
        <w:t>Tx</w:t>
      </w:r>
      <w:proofErr w:type="spellEnd"/>
      <w:r>
        <w:t xml:space="preserve"> UE PSCCH/PSSCH transmission. For example, the starting frequency resource allocation of ACK/NACK feedback can be the same as o</w:t>
      </w:r>
      <w:r w:rsidR="0034797D">
        <w:t>r</w:t>
      </w:r>
      <w:r>
        <w:t xml:space="preserve"> with a shift </w:t>
      </w:r>
      <w:r w:rsidR="0034797D">
        <w:t>to</w:t>
      </w:r>
      <w:r>
        <w:t xml:space="preserve"> that of </w:t>
      </w:r>
      <w:proofErr w:type="spellStart"/>
      <w:r>
        <w:t>Tx</w:t>
      </w:r>
      <w:proofErr w:type="spellEnd"/>
      <w:r>
        <w:t xml:space="preserve"> UE PSSCH/PSSCH. </w:t>
      </w:r>
      <w:r w:rsidR="0034797D">
        <w:t xml:space="preserve">Using implicit frequency resource association </w:t>
      </w:r>
      <w:bookmarkStart w:id="3" w:name="_GoBack"/>
      <w:bookmarkEnd w:id="3"/>
      <w:r>
        <w:t>can minimize the signaling overhead.</w:t>
      </w:r>
    </w:p>
    <w:p w14:paraId="665C18DF" w14:textId="501E8D7A" w:rsidR="0068734D" w:rsidRDefault="0068734D" w:rsidP="0068734D">
      <w:pPr>
        <w:jc w:val="both"/>
      </w:pPr>
      <w:r>
        <w:t>From the above analysis, Alt. 2 is more attractive than Alt. 1.</w:t>
      </w:r>
    </w:p>
    <w:p w14:paraId="7E45A02B" w14:textId="2E35E119" w:rsidR="0068734D" w:rsidRDefault="0068734D" w:rsidP="0068734D">
      <w:pPr>
        <w:jc w:val="both"/>
      </w:pPr>
      <w:r w:rsidRPr="00B0488D">
        <w:rPr>
          <w:rFonts w:eastAsia="新細明體"/>
          <w:b/>
          <w:u w:val="single"/>
          <w:lang w:eastAsia="zh-TW"/>
        </w:rPr>
        <w:t xml:space="preserve">Proposal </w:t>
      </w:r>
      <w:r w:rsidR="002022BB">
        <w:rPr>
          <w:rFonts w:eastAsia="新細明體"/>
          <w:b/>
          <w:u w:val="single"/>
          <w:lang w:eastAsia="zh-TW"/>
        </w:rPr>
        <w:t>19</w:t>
      </w:r>
      <w:r w:rsidRPr="00B0488D">
        <w:t xml:space="preserve">: </w:t>
      </w:r>
      <w:r>
        <w:t xml:space="preserve">PSFCH resource can be selected by </w:t>
      </w:r>
      <w:proofErr w:type="spellStart"/>
      <w:r>
        <w:t>Tx</w:t>
      </w:r>
      <w:proofErr w:type="spellEnd"/>
      <w:r>
        <w:t xml:space="preserve"> UE and the time gap between data transmission and feedback resource can be fixed or (pre-) configured. The ACK/NACK feedback resource in frequency-domain can be implicitly associated with </w:t>
      </w:r>
      <w:proofErr w:type="spellStart"/>
      <w:r>
        <w:t>Tx</w:t>
      </w:r>
      <w:proofErr w:type="spellEnd"/>
      <w:r>
        <w:t xml:space="preserve"> UE PSCCH/PSSCH resource.</w:t>
      </w:r>
    </w:p>
    <w:p w14:paraId="68A17BB8" w14:textId="77777777" w:rsidR="00BC6E03" w:rsidRDefault="00BC6E03" w:rsidP="00BC6E03">
      <w:pPr>
        <w:pStyle w:val="Heading2"/>
        <w:ind w:left="709" w:hanging="709"/>
        <w:rPr>
          <w:lang w:eastAsia="zh-TW"/>
        </w:rPr>
      </w:pPr>
      <w:r>
        <w:rPr>
          <w:lang w:eastAsia="zh-TW"/>
        </w:rPr>
        <w:t>Discussion on Mode 2(c)</w:t>
      </w:r>
    </w:p>
    <w:p w14:paraId="16142B45" w14:textId="77777777" w:rsidR="00937E0F" w:rsidRDefault="00B12153" w:rsidP="00BC6E03">
      <w:pPr>
        <w:jc w:val="both"/>
      </w:pPr>
      <w:r>
        <w:t xml:space="preserve">In </w:t>
      </w:r>
      <w:r w:rsidR="00ED3F29">
        <w:t>Mode 2</w:t>
      </w:r>
      <w:r w:rsidR="00B0488D">
        <w:t>(c)</w:t>
      </w:r>
      <w:r>
        <w:t xml:space="preserve">, </w:t>
      </w:r>
      <w:r w:rsidR="00B0488D" w:rsidRPr="00255F39">
        <w:t xml:space="preserve">UE </w:t>
      </w:r>
      <w:r>
        <w:t xml:space="preserve">uses </w:t>
      </w:r>
      <w:r w:rsidR="00B0488D" w:rsidRPr="00255F39">
        <w:t>configured grant for sidelink transmission</w:t>
      </w:r>
      <w:r>
        <w:t xml:space="preserve">. It is more suitable for </w:t>
      </w:r>
      <w:r w:rsidR="00BC6E03">
        <w:t xml:space="preserve">periodic </w:t>
      </w:r>
      <w:r>
        <w:t xml:space="preserve">data transmission with short latency and low overhead. </w:t>
      </w:r>
    </w:p>
    <w:p w14:paraId="329560C7" w14:textId="77777777" w:rsidR="009F2332" w:rsidRDefault="009F2332" w:rsidP="009F2332">
      <w:pPr>
        <w:jc w:val="both"/>
      </w:pPr>
      <w:r>
        <w:t xml:space="preserve">If UE is in coverage, the configured resource can be semi-statically assigned by </w:t>
      </w:r>
      <w:proofErr w:type="spellStart"/>
      <w:r>
        <w:t>gNB</w:t>
      </w:r>
      <w:proofErr w:type="spellEnd"/>
      <w:r>
        <w:t xml:space="preserve"> and collision of resources with other UEs can be avoided by </w:t>
      </w:r>
      <w:proofErr w:type="spellStart"/>
      <w:r>
        <w:t>gNB</w:t>
      </w:r>
      <w:proofErr w:type="spellEnd"/>
      <w:r>
        <w:t xml:space="preserve"> scheduling. However, this scenario can be regarded as Mode 1. </w:t>
      </w:r>
    </w:p>
    <w:p w14:paraId="1ECCBF59" w14:textId="68C01FFF" w:rsidR="00937E0F" w:rsidRDefault="009F2332" w:rsidP="00BC6E03">
      <w:pPr>
        <w:jc w:val="both"/>
      </w:pPr>
      <w:r>
        <w:t>If UE is out of coverage, the resource should be pre-configured.</w:t>
      </w:r>
      <w:r w:rsidR="005516BE">
        <w:t xml:space="preserve"> I</w:t>
      </w:r>
      <w:r>
        <w:t>t is inevitable that two UEs might select the same preconfigured resource and collision would happen for a long duration. To reduce the collision probability, Mode 2(c) needs a lot of resource patterns. If there are M resource patterns and the UE does not perform sensing to choose the resource pattern randomly, the collision probability of two UE is about 1/M when the resource is not crowded. Collision probability is lower with higher M.  If there are not a lot traffic</w:t>
      </w:r>
      <w:r w:rsidR="00323521">
        <w:t>s</w:t>
      </w:r>
      <w:r>
        <w:t xml:space="preserve"> or the transmission period is much larger than the period of preconfigured resource pattern, the reserved resource (patterns) would be wasted and results in low resource utilization efficiency. Moreover, the collision probability is not inversely proportional to M and would be very high, if the UE is in congested traffic. Therefore, sensing</w:t>
      </w:r>
      <w:r w:rsidR="00323521">
        <w:t xml:space="preserve"> or resource pattern indication should be carried in SCI</w:t>
      </w:r>
      <w:r>
        <w:t xml:space="preserve"> is needed for Mode 2(c). </w:t>
      </w:r>
      <w:r w:rsidR="00323521">
        <w:t xml:space="preserve">However, sensing or blind detection of a lot of resource patterns is very complicated to implement. If resource pattern indication is carried by SCI, it is similar to resource reservation and resource reservation has more flexibility. </w:t>
      </w:r>
    </w:p>
    <w:p w14:paraId="55F14E52" w14:textId="5423DC90" w:rsidR="00BC6E03" w:rsidRDefault="00BC6E03" w:rsidP="00BC6E03">
      <w:pPr>
        <w:jc w:val="both"/>
        <w:rPr>
          <w:rFonts w:eastAsiaTheme="minorEastAsia"/>
          <w:lang w:val="en-GB" w:eastAsia="zh-TW"/>
        </w:rPr>
      </w:pPr>
      <w:r>
        <w:rPr>
          <w:rFonts w:eastAsia="新細明體"/>
          <w:b/>
          <w:u w:val="single"/>
          <w:lang w:eastAsia="zh-TW"/>
        </w:rPr>
        <w:t xml:space="preserve">Proposal </w:t>
      </w:r>
      <w:r w:rsidR="002022BB">
        <w:rPr>
          <w:rFonts w:eastAsia="新細明體"/>
          <w:b/>
          <w:u w:val="single"/>
          <w:lang w:eastAsia="zh-TW"/>
        </w:rPr>
        <w:t>20</w:t>
      </w:r>
      <w:r w:rsidRPr="00143FF3">
        <w:rPr>
          <w:rFonts w:eastAsia="新細明體"/>
          <w:b/>
          <w:u w:val="single"/>
          <w:lang w:eastAsia="zh-TW"/>
        </w:rPr>
        <w:t>:</w:t>
      </w:r>
      <w:r>
        <w:rPr>
          <w:rFonts w:eastAsiaTheme="minorEastAsia"/>
          <w:lang w:val="en-GB" w:eastAsia="zh-TW"/>
        </w:rPr>
        <w:t xml:space="preserve"> </w:t>
      </w:r>
      <w:r w:rsidR="00323521">
        <w:rPr>
          <w:rFonts w:eastAsiaTheme="minorEastAsia"/>
          <w:lang w:val="en-GB" w:eastAsia="zh-TW"/>
        </w:rPr>
        <w:t xml:space="preserve">The benefit of </w:t>
      </w:r>
      <w:r w:rsidR="00B12153">
        <w:rPr>
          <w:rFonts w:eastAsiaTheme="minorEastAsia"/>
          <w:lang w:val="en-GB" w:eastAsia="zh-TW"/>
        </w:rPr>
        <w:t xml:space="preserve">Mode 2(c) </w:t>
      </w:r>
      <w:r w:rsidR="00323521">
        <w:rPr>
          <w:rFonts w:eastAsiaTheme="minorEastAsia"/>
          <w:lang w:val="en-GB" w:eastAsia="zh-TW"/>
        </w:rPr>
        <w:t xml:space="preserve">is not clear. Mode 2(c) is not supported in NR V2X. </w:t>
      </w:r>
    </w:p>
    <w:p w14:paraId="26D36102" w14:textId="477E58C2" w:rsidR="008138AD" w:rsidRDefault="008138AD" w:rsidP="008138AD">
      <w:pPr>
        <w:pStyle w:val="Heading2"/>
        <w:ind w:left="709" w:hanging="709"/>
        <w:rPr>
          <w:lang w:eastAsia="zh-TW"/>
        </w:rPr>
      </w:pPr>
      <w:r>
        <w:rPr>
          <w:lang w:eastAsia="zh-TW"/>
        </w:rPr>
        <w:t>Discussion on Mode 2(d)</w:t>
      </w:r>
    </w:p>
    <w:p w14:paraId="7FB5A1AF" w14:textId="56DB3208" w:rsidR="00AA723B" w:rsidRDefault="00E80BA7" w:rsidP="00AA723B">
      <w:pPr>
        <w:jc w:val="both"/>
      </w:pPr>
      <w:r>
        <w:t>In Mode 2(d), s</w:t>
      </w:r>
      <w:r w:rsidR="00AA723B">
        <w:t xml:space="preserve">everal UEs can be grouped into </w:t>
      </w:r>
      <w:r>
        <w:t>a</w:t>
      </w:r>
      <w:r w:rsidR="00AA723B">
        <w:t xml:space="preserve"> cluster and </w:t>
      </w:r>
      <w:r>
        <w:t xml:space="preserve">a </w:t>
      </w:r>
      <w:r w:rsidR="001D1307">
        <w:t>scheduling</w:t>
      </w:r>
      <w:r>
        <w:t xml:space="preserve"> UE </w:t>
      </w:r>
      <w:r w:rsidR="00AA723B">
        <w:t xml:space="preserve">can request or reserve a </w:t>
      </w:r>
      <w:r w:rsidR="00160D6C">
        <w:t>resource pool</w:t>
      </w:r>
      <w:r w:rsidR="00AA723B">
        <w:t xml:space="preserve"> from </w:t>
      </w:r>
      <w:proofErr w:type="spellStart"/>
      <w:r w:rsidR="00AA723B">
        <w:t>gNB</w:t>
      </w:r>
      <w:proofErr w:type="spellEnd"/>
      <w:r w:rsidR="00AA723B">
        <w:t xml:space="preserve"> and then schedule to UEs based on the scheduling request from UEs. When compared with Mode 1, </w:t>
      </w:r>
      <w:r w:rsidR="001D1307">
        <w:t>scheduling</w:t>
      </w:r>
      <w:r>
        <w:t xml:space="preserve"> UE </w:t>
      </w:r>
      <w:r w:rsidR="00AA723B">
        <w:t xml:space="preserve">can sense the resource utilization condition of local area and have better resource utilization knowledge than base station. </w:t>
      </w:r>
      <w:r w:rsidR="001D1307">
        <w:t>Note that we assume base station has a lager coverage than scheduling UE.</w:t>
      </w:r>
      <w:r w:rsidR="00AA723B">
        <w:t xml:space="preserve"> Of course, </w:t>
      </w:r>
      <w:r w:rsidR="001D1307">
        <w:t>scheduling</w:t>
      </w:r>
      <w:r>
        <w:t xml:space="preserve"> UE </w:t>
      </w:r>
      <w:r w:rsidR="00AA723B">
        <w:t xml:space="preserve">or base station can also collect the sensing results from UEs to assist resource allocation. </w:t>
      </w:r>
    </w:p>
    <w:p w14:paraId="43A4B951" w14:textId="67C46CEB" w:rsidR="00CE5C4C" w:rsidRDefault="00CE5C4C" w:rsidP="00613ED5">
      <w:pPr>
        <w:jc w:val="both"/>
        <w:rPr>
          <w:rFonts w:eastAsiaTheme="minorEastAsia"/>
          <w:lang w:val="en-GB" w:eastAsia="zh-TW"/>
        </w:rPr>
      </w:pPr>
      <w:r>
        <w:rPr>
          <w:rFonts w:eastAsiaTheme="minorEastAsia"/>
          <w:lang w:val="en-GB" w:eastAsia="zh-TW"/>
        </w:rPr>
        <w:t>In platooning use case, the group members would keep similar velocity in the group. If the group can use semi-static resource allocation, the communications would be more reliable due to less probability of resource handover problem. Therefore, it is beneficial to have the scheduling UE to allocate resource for member UEs.</w:t>
      </w:r>
    </w:p>
    <w:p w14:paraId="2D6E2DBC" w14:textId="0AA2DBA3" w:rsidR="00270EA3" w:rsidRDefault="00CE5C4C" w:rsidP="00613ED5">
      <w:pPr>
        <w:jc w:val="both"/>
        <w:rPr>
          <w:rFonts w:eastAsiaTheme="minorEastAsia"/>
          <w:lang w:val="en-GB" w:eastAsia="zh-TW"/>
        </w:rPr>
      </w:pPr>
      <w:r>
        <w:rPr>
          <w:rFonts w:eastAsiaTheme="minorEastAsia"/>
          <w:lang w:val="en-GB" w:eastAsia="zh-TW"/>
        </w:rPr>
        <w:t xml:space="preserve">In RAN1 AH#1901 meeting, it was agreed that a scheduled UE transmits on resource configured by scheduling UE within the group by high layer signalling in Mode 2(d). In other words, scheduling UE can send resource pool configuration or configured grant to scheduled UE by RRC signalling. </w:t>
      </w:r>
      <w:r w:rsidR="00C175B3">
        <w:rPr>
          <w:rFonts w:eastAsiaTheme="minorEastAsia"/>
          <w:lang w:val="en-GB" w:eastAsia="zh-TW"/>
        </w:rPr>
        <w:t>It is natural that Mode 2(d) can be combined with Mode 2(a).</w:t>
      </w:r>
      <w:r w:rsidR="00323521">
        <w:rPr>
          <w:rFonts w:eastAsiaTheme="minorEastAsia"/>
          <w:lang w:val="en-GB" w:eastAsia="zh-TW"/>
        </w:rPr>
        <w:t xml:space="preserve"> </w:t>
      </w:r>
      <w:r w:rsidR="00323521">
        <w:rPr>
          <w:rFonts w:eastAsiaTheme="minorEastAsia"/>
          <w:lang w:val="en-GB" w:eastAsia="zh-TW"/>
        </w:rPr>
        <w:lastRenderedPageBreak/>
        <w:t xml:space="preserve">However, </w:t>
      </w:r>
      <w:r w:rsidR="00323521" w:rsidRPr="00323521">
        <w:rPr>
          <w:lang w:eastAsia="zh-CN"/>
        </w:rPr>
        <w:t>UE rela</w:t>
      </w:r>
      <w:r w:rsidR="00323521" w:rsidRPr="007720DE">
        <w:rPr>
          <w:lang w:eastAsia="ko-KR"/>
        </w:rPr>
        <w:t>ying resource pool configuration or resource configuration is not supported in Rel-16</w:t>
      </w:r>
      <w:r w:rsidR="00323521">
        <w:rPr>
          <w:lang w:eastAsia="ko-KR"/>
        </w:rPr>
        <w:t xml:space="preserve"> NR V2X was agreed in RAN plenary meeting #83 due to tight schedule of Rel-16. Therefore, Mode 2(d) should be removed in Rel-16 discussion and can be further discussed in next Release.</w:t>
      </w:r>
    </w:p>
    <w:p w14:paraId="40F3132F" w14:textId="40FAD626" w:rsidR="00CE5C4C" w:rsidRDefault="00CE5C4C" w:rsidP="00CE5C4C">
      <w:pPr>
        <w:jc w:val="both"/>
        <w:rPr>
          <w:rFonts w:eastAsiaTheme="minorEastAsia"/>
          <w:lang w:val="en-GB" w:eastAsia="zh-TW"/>
        </w:rPr>
      </w:pPr>
      <w:r>
        <w:rPr>
          <w:rFonts w:eastAsia="新細明體"/>
          <w:b/>
          <w:u w:val="single"/>
          <w:lang w:eastAsia="zh-TW"/>
        </w:rPr>
        <w:t xml:space="preserve">Proposal </w:t>
      </w:r>
      <w:r w:rsidR="002022BB">
        <w:rPr>
          <w:rFonts w:eastAsia="新細明體"/>
          <w:b/>
          <w:u w:val="single"/>
          <w:lang w:eastAsia="zh-TW"/>
        </w:rPr>
        <w:t>21</w:t>
      </w:r>
      <w:r w:rsidRPr="00143FF3">
        <w:rPr>
          <w:rFonts w:eastAsia="新細明體"/>
          <w:b/>
          <w:u w:val="single"/>
          <w:lang w:eastAsia="zh-TW"/>
        </w:rPr>
        <w:t>:</w:t>
      </w:r>
      <w:r>
        <w:rPr>
          <w:rFonts w:eastAsiaTheme="minorEastAsia"/>
          <w:lang w:val="en-GB" w:eastAsia="zh-TW"/>
        </w:rPr>
        <w:t xml:space="preserve"> Mode 2 (d</w:t>
      </w:r>
      <w:r w:rsidR="00C175B3">
        <w:rPr>
          <w:rFonts w:eastAsiaTheme="minorEastAsia"/>
          <w:lang w:val="en-GB" w:eastAsia="zh-TW"/>
        </w:rPr>
        <w:t xml:space="preserve">) </w:t>
      </w:r>
      <w:r w:rsidR="00323521">
        <w:rPr>
          <w:rFonts w:eastAsiaTheme="minorEastAsia"/>
          <w:lang w:val="en-GB" w:eastAsia="zh-TW"/>
        </w:rPr>
        <w:t>can be removed in Rel-16 and further discussed in next Release</w:t>
      </w:r>
      <w:r w:rsidR="00C175B3">
        <w:rPr>
          <w:rFonts w:eastAsiaTheme="minorEastAsia"/>
          <w:lang w:val="en-GB" w:eastAsia="zh-TW"/>
        </w:rPr>
        <w:t>.</w:t>
      </w:r>
    </w:p>
    <w:p w14:paraId="23611505" w14:textId="77777777" w:rsidR="00373024" w:rsidRDefault="00373024" w:rsidP="00373024">
      <w:pPr>
        <w:pStyle w:val="Heading1"/>
        <w:rPr>
          <w:rFonts w:eastAsia="新細明體"/>
          <w:lang w:eastAsia="zh-TW"/>
        </w:rPr>
      </w:pPr>
      <w:r>
        <w:rPr>
          <w:rFonts w:eastAsia="新細明體"/>
          <w:lang w:eastAsia="zh-TW"/>
        </w:rPr>
        <w:t>Conclusion</w:t>
      </w:r>
    </w:p>
    <w:p w14:paraId="5E7016B0" w14:textId="08BEEE3F" w:rsidR="00F17D8A" w:rsidRDefault="00F17D8A" w:rsidP="00F17D8A">
      <w:pPr>
        <w:jc w:val="both"/>
        <w:rPr>
          <w:lang w:val="en-GB" w:eastAsia="zh-CN"/>
        </w:rPr>
      </w:pPr>
      <w:r w:rsidRPr="00B04778">
        <w:rPr>
          <w:lang w:val="en-GB" w:eastAsia="zh-CN"/>
        </w:rPr>
        <w:t>The following summarizes the proposals in this contribution.</w:t>
      </w:r>
    </w:p>
    <w:p w14:paraId="651671B4"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Pr="00B0488D">
        <w:t xml:space="preserve">: </w:t>
      </w:r>
      <w:proofErr w:type="spellStart"/>
      <w:r>
        <w:t>Subchannel</w:t>
      </w:r>
      <w:proofErr w:type="spellEnd"/>
      <w:r>
        <w:t xml:space="preserve"> consists of </w:t>
      </w:r>
      <w:r w:rsidRPr="00036DCC">
        <w:rPr>
          <w:i/>
        </w:rPr>
        <w:t>N</w:t>
      </w:r>
      <w:r>
        <w:t xml:space="preserve"> RBs and </w:t>
      </w:r>
      <w:r w:rsidRPr="00036DCC">
        <w:rPr>
          <w:i/>
        </w:rPr>
        <w:t>N</w:t>
      </w:r>
      <w:r>
        <w:t xml:space="preserve"> can be configured by </w:t>
      </w:r>
      <w:proofErr w:type="spellStart"/>
      <w:r>
        <w:t>gNB</w:t>
      </w:r>
      <w:proofErr w:type="spellEnd"/>
      <w:r>
        <w:t xml:space="preserve"> or preconfigured.</w:t>
      </w:r>
    </w:p>
    <w:p w14:paraId="2914EF24"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2</w:t>
      </w:r>
      <w:r w:rsidRPr="00B0488D">
        <w:t xml:space="preserve">: </w:t>
      </w:r>
      <w:r>
        <w:t xml:space="preserve">Resource granularity for sensing and resource selection is one </w:t>
      </w:r>
      <w:proofErr w:type="spellStart"/>
      <w:r>
        <w:t>subchannel</w:t>
      </w:r>
      <w:proofErr w:type="spellEnd"/>
      <w:r>
        <w:t xml:space="preserve"> in frequency-domain. </w:t>
      </w:r>
    </w:p>
    <w:p w14:paraId="23270F5F" w14:textId="17B70D1B"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3</w:t>
      </w:r>
      <w:r w:rsidRPr="00B0488D">
        <w:t xml:space="preserve">: </w:t>
      </w:r>
      <w:r>
        <w:t>For sensing purpose, resource granularity in time-domain is one slot. For resource (re-)selection, resource granularity in time-domain is one slot for PSSCH and one symbol for PSFCH.</w:t>
      </w:r>
    </w:p>
    <w:p w14:paraId="7417CC17"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4</w:t>
      </w:r>
      <w:r w:rsidRPr="00B0488D">
        <w:t xml:space="preserve">: </w:t>
      </w:r>
      <w:r>
        <w:t>SCI extracted information includes current frequency resource allocation information, resource reservation information, retransmission time gap, retransmission frequency resource allocation, and priority information.</w:t>
      </w:r>
    </w:p>
    <w:p w14:paraId="4964C2F6"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5</w:t>
      </w:r>
      <w:r w:rsidRPr="00B0488D">
        <w:t xml:space="preserve">: </w:t>
      </w:r>
      <w:r>
        <w:t>Sidelink RSRP and RSSI can be used for NR V2X in measurement procedure. Further improvements can be studied.</w:t>
      </w:r>
    </w:p>
    <w:p w14:paraId="1D4E7F51"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6</w:t>
      </w:r>
      <w:r w:rsidRPr="00B0488D">
        <w:t xml:space="preserve">: </w:t>
      </w:r>
      <w:r>
        <w:t>The sensing window can be supported in NR V2X and the value can be FFS.</w:t>
      </w:r>
    </w:p>
    <w:p w14:paraId="5ECD5181"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7</w:t>
      </w:r>
      <w:r w:rsidRPr="00B0488D">
        <w:t xml:space="preserve">: </w:t>
      </w:r>
      <w:r>
        <w:t>The resource selection window can be supported in NR V2X and the value can be FFS.</w:t>
      </w:r>
    </w:p>
    <w:p w14:paraId="098E940B"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8</w:t>
      </w:r>
      <w:r w:rsidRPr="00B0488D">
        <w:t xml:space="preserve">: </w:t>
      </w:r>
      <w:r>
        <w:t>PSSCH DMRS can be used for RSRP measurement in NR V2X for broadcasting services.</w:t>
      </w:r>
    </w:p>
    <w:p w14:paraId="3DD22FE8"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9</w:t>
      </w:r>
      <w:r w:rsidRPr="00B0488D">
        <w:t xml:space="preserve">: </w:t>
      </w:r>
      <w:r>
        <w:t>Whether to use PSSCH or PSCCH DMRS for RSRP measurement in NR V2X for unicast/</w:t>
      </w:r>
      <w:proofErr w:type="spellStart"/>
      <w:r>
        <w:t>groupcast</w:t>
      </w:r>
      <w:proofErr w:type="spellEnd"/>
      <w:r>
        <w:t xml:space="preserve"> services can be further studied. </w:t>
      </w:r>
    </w:p>
    <w:p w14:paraId="4178EB47"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10</w:t>
      </w:r>
      <w:r w:rsidRPr="00B0488D">
        <w:t xml:space="preserve">: </w:t>
      </w:r>
      <w:r>
        <w:t>One weighting function can be introduced for averaging S-RSSI in sidelink measurement process. The weighting function can be a step function or an exponential function.</w:t>
      </w:r>
    </w:p>
    <w:p w14:paraId="6FAB5B8A" w14:textId="59DEB98D"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11</w:t>
      </w:r>
      <w:r w:rsidRPr="00B0488D">
        <w:t xml:space="preserve">: </w:t>
      </w:r>
      <w:r>
        <w:t>Initial transmission and retransmission have a random time gap. FFS for flexible frequency resource allocation or same frequency resource allocation for initial transmission and retransmission.</w:t>
      </w:r>
    </w:p>
    <w:p w14:paraId="0A651387"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12</w:t>
      </w:r>
      <w:r w:rsidRPr="00B0488D">
        <w:t xml:space="preserve">: </w:t>
      </w:r>
      <w:r>
        <w:t>Support resource reservation in NR V2X.</w:t>
      </w:r>
    </w:p>
    <w:p w14:paraId="62AAE8D9"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13</w:t>
      </w:r>
      <w:r w:rsidRPr="00B0488D">
        <w:t xml:space="preserve">: </w:t>
      </w:r>
      <w:r>
        <w:t>Resource reservation information can be carried by SCI.</w:t>
      </w:r>
    </w:p>
    <w:p w14:paraId="51B3BF9F" w14:textId="06D5DAFA"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14</w:t>
      </w:r>
      <w:r w:rsidRPr="00B0488D">
        <w:t xml:space="preserve">: </w:t>
      </w:r>
      <w:r>
        <w:t>Whether to use the same or flexible frequency resource allocation in HARQ retransmission should be further studied.</w:t>
      </w:r>
    </w:p>
    <w:p w14:paraId="45DB2383"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15</w:t>
      </w:r>
      <w:r w:rsidRPr="00B0488D">
        <w:t xml:space="preserve">: </w:t>
      </w:r>
      <w:r>
        <w:t>Whether support resource release command should need further evaluation of the resource efficiency and UE processing time.</w:t>
      </w:r>
    </w:p>
    <w:p w14:paraId="6D8D6DDD"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16</w:t>
      </w:r>
      <w:r w:rsidRPr="00B0488D">
        <w:t xml:space="preserve">: </w:t>
      </w:r>
      <w:r>
        <w:t xml:space="preserve">IBE problem should be considered in NR V2X. </w:t>
      </w:r>
    </w:p>
    <w:p w14:paraId="65BCB9E0"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17</w:t>
      </w:r>
      <w:r w:rsidRPr="00B0488D">
        <w:t xml:space="preserve">: </w:t>
      </w:r>
      <w:r>
        <w:t>To alleviate IBE problem, two nearby UEs’ resources can be allocated adjacently. One weighting function can be introduced to resource selection procedure to indicate RSRP difference between UE and occupied resource.</w:t>
      </w:r>
    </w:p>
    <w:p w14:paraId="1CC12234" w14:textId="77777777" w:rsidR="002022BB" w:rsidRDefault="002022BB" w:rsidP="002022BB">
      <w:pPr>
        <w:jc w:val="both"/>
      </w:pPr>
      <w:r w:rsidRPr="00B0488D">
        <w:rPr>
          <w:rFonts w:eastAsia="新細明體"/>
          <w:b/>
          <w:u w:val="single"/>
          <w:lang w:eastAsia="zh-TW"/>
        </w:rPr>
        <w:lastRenderedPageBreak/>
        <w:t xml:space="preserve">Proposal </w:t>
      </w:r>
      <w:r>
        <w:rPr>
          <w:rFonts w:eastAsia="新細明體"/>
          <w:b/>
          <w:u w:val="single"/>
          <w:lang w:eastAsia="zh-TW"/>
        </w:rPr>
        <w:t>18</w:t>
      </w:r>
      <w:r w:rsidRPr="00B0488D">
        <w:t xml:space="preserve">: </w:t>
      </w:r>
      <w:r>
        <w:t>A UE should announce the resource reselection timing and monitor the number of announced UEs to avoid possible collision.</w:t>
      </w:r>
    </w:p>
    <w:p w14:paraId="08AFE9C4"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19</w:t>
      </w:r>
      <w:r w:rsidRPr="00B0488D">
        <w:t xml:space="preserve">: </w:t>
      </w:r>
      <w:r>
        <w:t xml:space="preserve">PSFCH resource can be selected by </w:t>
      </w:r>
      <w:proofErr w:type="spellStart"/>
      <w:r>
        <w:t>Tx</w:t>
      </w:r>
      <w:proofErr w:type="spellEnd"/>
      <w:r>
        <w:t xml:space="preserve"> UE and the time gap between data transmission and feedback resource can be fixed or (pre-) configured. The ACK/NACK feedback resource in frequency-domain can be implicitly associated with </w:t>
      </w:r>
      <w:proofErr w:type="spellStart"/>
      <w:r>
        <w:t>Tx</w:t>
      </w:r>
      <w:proofErr w:type="spellEnd"/>
      <w:r>
        <w:t xml:space="preserve"> UE PSCCH/PSSCH resource.</w:t>
      </w:r>
    </w:p>
    <w:p w14:paraId="40BCDA31" w14:textId="77777777" w:rsidR="002022BB" w:rsidRDefault="002022BB" w:rsidP="002022BB">
      <w:pPr>
        <w:jc w:val="both"/>
        <w:rPr>
          <w:rFonts w:eastAsiaTheme="minorEastAsia"/>
          <w:lang w:val="en-GB" w:eastAsia="zh-TW"/>
        </w:rPr>
      </w:pPr>
      <w:r>
        <w:rPr>
          <w:rFonts w:eastAsia="新細明體"/>
          <w:b/>
          <w:u w:val="single"/>
          <w:lang w:eastAsia="zh-TW"/>
        </w:rPr>
        <w:t>Proposal 20</w:t>
      </w:r>
      <w:r w:rsidRPr="00143FF3">
        <w:rPr>
          <w:rFonts w:eastAsia="新細明體"/>
          <w:b/>
          <w:u w:val="single"/>
          <w:lang w:eastAsia="zh-TW"/>
        </w:rPr>
        <w:t>:</w:t>
      </w:r>
      <w:r>
        <w:rPr>
          <w:rFonts w:eastAsiaTheme="minorEastAsia"/>
          <w:lang w:val="en-GB" w:eastAsia="zh-TW"/>
        </w:rPr>
        <w:t xml:space="preserve"> The benefit of Mode 2(c) is not clear. Mode 2(c) is not supported in NR V2X. </w:t>
      </w:r>
    </w:p>
    <w:p w14:paraId="597B8AEB" w14:textId="77777777" w:rsidR="002022BB" w:rsidRDefault="002022BB" w:rsidP="002022BB">
      <w:pPr>
        <w:jc w:val="both"/>
        <w:rPr>
          <w:rFonts w:eastAsiaTheme="minorEastAsia"/>
          <w:lang w:val="en-GB" w:eastAsia="zh-TW"/>
        </w:rPr>
      </w:pPr>
      <w:r>
        <w:rPr>
          <w:rFonts w:eastAsia="新細明體"/>
          <w:b/>
          <w:u w:val="single"/>
          <w:lang w:eastAsia="zh-TW"/>
        </w:rPr>
        <w:t>Proposal 21</w:t>
      </w:r>
      <w:r w:rsidRPr="00143FF3">
        <w:rPr>
          <w:rFonts w:eastAsia="新細明體"/>
          <w:b/>
          <w:u w:val="single"/>
          <w:lang w:eastAsia="zh-TW"/>
        </w:rPr>
        <w:t>:</w:t>
      </w:r>
      <w:r>
        <w:rPr>
          <w:rFonts w:eastAsiaTheme="minorEastAsia"/>
          <w:lang w:val="en-GB" w:eastAsia="zh-TW"/>
        </w:rPr>
        <w:t xml:space="preserve"> Mode 2 (d) can be removed in Rel-16 and further discussed in next Release.</w:t>
      </w:r>
    </w:p>
    <w:p w14:paraId="6F665BE3" w14:textId="77777777" w:rsidR="00E523F3" w:rsidRPr="000A64D8" w:rsidRDefault="00E523F3" w:rsidP="00E523F3">
      <w:pPr>
        <w:pStyle w:val="Heading1"/>
        <w:rPr>
          <w:lang w:val="en-US"/>
        </w:rPr>
      </w:pPr>
      <w:r w:rsidRPr="000A64D8">
        <w:rPr>
          <w:lang w:val="en-US"/>
        </w:rPr>
        <w:t>References</w:t>
      </w:r>
    </w:p>
    <w:p w14:paraId="05CD1AB1" w14:textId="6B7A0FAA" w:rsidR="009F2332" w:rsidRDefault="00B33BFF" w:rsidP="00B33BFF">
      <w:pPr>
        <w:numPr>
          <w:ilvl w:val="0"/>
          <w:numId w:val="1"/>
        </w:numPr>
        <w:spacing w:before="100" w:beforeAutospacing="1" w:after="100" w:afterAutospacing="1"/>
        <w:rPr>
          <w:szCs w:val="22"/>
        </w:rPr>
      </w:pPr>
      <w:r>
        <w:rPr>
          <w:szCs w:val="22"/>
        </w:rPr>
        <w:t xml:space="preserve">Chairman’s Notes, RAN1 AH#1901, Taipei, Taiwan, Jan. 2019. </w:t>
      </w:r>
    </w:p>
    <w:p w14:paraId="42BC107C" w14:textId="7B7A8F70" w:rsidR="00323521" w:rsidRDefault="00323521" w:rsidP="00B33BFF">
      <w:pPr>
        <w:numPr>
          <w:ilvl w:val="0"/>
          <w:numId w:val="1"/>
        </w:numPr>
        <w:spacing w:before="100" w:beforeAutospacing="1" w:after="100" w:afterAutospacing="1"/>
        <w:rPr>
          <w:szCs w:val="22"/>
        </w:rPr>
      </w:pPr>
      <w:r>
        <w:rPr>
          <w:szCs w:val="22"/>
        </w:rPr>
        <w:t>Chairman’s Notes, RAN1 #96, Athens, Greece, Feb. 2019.</w:t>
      </w:r>
    </w:p>
    <w:p w14:paraId="6FFDED03" w14:textId="1BCC0358" w:rsidR="00323521" w:rsidRDefault="00323521" w:rsidP="00B33BFF">
      <w:pPr>
        <w:numPr>
          <w:ilvl w:val="0"/>
          <w:numId w:val="1"/>
        </w:numPr>
        <w:spacing w:before="100" w:beforeAutospacing="1" w:after="100" w:afterAutospacing="1"/>
        <w:rPr>
          <w:szCs w:val="22"/>
        </w:rPr>
      </w:pPr>
      <w:r>
        <w:rPr>
          <w:szCs w:val="22"/>
        </w:rPr>
        <w:t xml:space="preserve">RP-190766, 5G V2X with NR </w:t>
      </w:r>
      <w:proofErr w:type="spellStart"/>
      <w:r>
        <w:rPr>
          <w:szCs w:val="22"/>
        </w:rPr>
        <w:t>slidelink</w:t>
      </w:r>
      <w:proofErr w:type="spellEnd"/>
      <w:r>
        <w:rPr>
          <w:szCs w:val="22"/>
        </w:rPr>
        <w:t xml:space="preserve"> WID, Shenzhen, China, Mar. 2019</w:t>
      </w:r>
    </w:p>
    <w:p w14:paraId="31F94440" w14:textId="167FE163" w:rsidR="00323521" w:rsidRPr="00306732" w:rsidRDefault="00CE5C4C" w:rsidP="003808B0">
      <w:pPr>
        <w:numPr>
          <w:ilvl w:val="0"/>
          <w:numId w:val="1"/>
        </w:numPr>
        <w:spacing w:before="100" w:beforeAutospacing="1" w:after="100" w:afterAutospacing="1"/>
        <w:rPr>
          <w:szCs w:val="22"/>
        </w:rPr>
      </w:pPr>
      <w:r w:rsidRPr="00306732">
        <w:rPr>
          <w:szCs w:val="22"/>
        </w:rPr>
        <w:t>3GPP TS 22.186, Enhancement of 3GPP support for V2X scenarios.</w:t>
      </w:r>
    </w:p>
    <w:sectPr w:rsidR="00323521" w:rsidRPr="00306732"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1F629" w14:textId="77777777" w:rsidR="00256518" w:rsidRDefault="00256518">
      <w:r>
        <w:separator/>
      </w:r>
    </w:p>
  </w:endnote>
  <w:endnote w:type="continuationSeparator" w:id="0">
    <w:p w14:paraId="213EE754" w14:textId="77777777" w:rsidR="00256518" w:rsidRDefault="00256518">
      <w:r>
        <w:continuationSeparator/>
      </w:r>
    </w:p>
  </w:endnote>
  <w:endnote w:type="continuationNotice" w:id="1">
    <w:p w14:paraId="1A4BCD3F" w14:textId="77777777" w:rsidR="00256518" w:rsidRDefault="00256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BA22E" w14:textId="77777777" w:rsidR="00256518" w:rsidRDefault="0025651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69A4EA" w14:textId="77777777" w:rsidR="00256518" w:rsidRDefault="0025651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2AC8A" w14:textId="77777777" w:rsidR="00256518" w:rsidRDefault="0025651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4797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797D">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4D509" w14:textId="77777777" w:rsidR="00256518" w:rsidRDefault="00256518">
      <w:r>
        <w:separator/>
      </w:r>
    </w:p>
  </w:footnote>
  <w:footnote w:type="continuationSeparator" w:id="0">
    <w:p w14:paraId="57F16AB1" w14:textId="77777777" w:rsidR="00256518" w:rsidRDefault="00256518">
      <w:r>
        <w:continuationSeparator/>
      </w:r>
    </w:p>
  </w:footnote>
  <w:footnote w:type="continuationNotice" w:id="1">
    <w:p w14:paraId="2DD04640" w14:textId="77777777" w:rsidR="00256518" w:rsidRDefault="002565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9CDAA" w14:textId="77777777" w:rsidR="00256518" w:rsidRDefault="00256518">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2277" w:hanging="576"/>
      </w:pPr>
    </w:lvl>
    <w:lvl w:ilvl="2">
      <w:start w:val="1"/>
      <w:numFmt w:val="decimal"/>
      <w:pStyle w:val="Heading3"/>
      <w:lvlText w:val="%1.%2.%3"/>
      <w:lvlJc w:val="left"/>
      <w:pPr>
        <w:ind w:left="720" w:hanging="720"/>
      </w:pPr>
    </w:lvl>
    <w:lvl w:ilvl="3">
      <w:start w:val="1"/>
      <w:numFmt w:val="decimal"/>
      <w:pStyle w:val="Heading4"/>
      <w:lvlText w:val="%1.%2.%3.%4"/>
      <w:lvlJc w:val="left"/>
      <w:pPr>
        <w:ind w:left="384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12772F"/>
    <w:multiLevelType w:val="hybridMultilevel"/>
    <w:tmpl w:val="531A8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4564BA2">
      <w:start w:val="1"/>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639B2"/>
    <w:multiLevelType w:val="hybridMultilevel"/>
    <w:tmpl w:val="849CF618"/>
    <w:lvl w:ilvl="0" w:tplc="1108AC88">
      <w:start w:val="1"/>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9A2D18"/>
    <w:multiLevelType w:val="hybridMultilevel"/>
    <w:tmpl w:val="790C20FA"/>
    <w:lvl w:ilvl="0" w:tplc="36D018AA">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7E77DC"/>
    <w:multiLevelType w:val="hybridMultilevel"/>
    <w:tmpl w:val="B926920E"/>
    <w:lvl w:ilvl="0" w:tplc="ABE61C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5248565E"/>
    <w:multiLevelType w:val="hybridMultilevel"/>
    <w:tmpl w:val="41305A52"/>
    <w:lvl w:ilvl="0" w:tplc="E7DA1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4081ABB"/>
    <w:multiLevelType w:val="hybridMultilevel"/>
    <w:tmpl w:val="D0389634"/>
    <w:lvl w:ilvl="0" w:tplc="FBC423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784952"/>
    <w:multiLevelType w:val="hybridMultilevel"/>
    <w:tmpl w:val="9C620C1A"/>
    <w:lvl w:ilvl="0" w:tplc="2C24E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9C36EC"/>
    <w:multiLevelType w:val="hybridMultilevel"/>
    <w:tmpl w:val="81F4D8D4"/>
    <w:lvl w:ilvl="0" w:tplc="333004C6">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14"/>
  </w:num>
  <w:num w:numId="5">
    <w:abstractNumId w:val="12"/>
  </w:num>
  <w:num w:numId="6">
    <w:abstractNumId w:val="7"/>
  </w:num>
  <w:num w:numId="7">
    <w:abstractNumId w:val="13"/>
  </w:num>
  <w:num w:numId="8">
    <w:abstractNumId w:val="17"/>
  </w:num>
  <w:num w:numId="9">
    <w:abstractNumId w:val="2"/>
  </w:num>
  <w:num w:numId="10">
    <w:abstractNumId w:val="16"/>
  </w:num>
  <w:num w:numId="11">
    <w:abstractNumId w:val="5"/>
  </w:num>
  <w:num w:numId="12">
    <w:abstractNumId w:val="10"/>
  </w:num>
  <w:num w:numId="13">
    <w:abstractNumId w:val="1"/>
  </w:num>
  <w:num w:numId="14">
    <w:abstractNumId w:val="1"/>
  </w:num>
  <w:num w:numId="15">
    <w:abstractNumId w:val="22"/>
  </w:num>
  <w:num w:numId="16">
    <w:abstractNumId w:val="9"/>
  </w:num>
  <w:num w:numId="17">
    <w:abstractNumId w:val="19"/>
  </w:num>
  <w:num w:numId="18">
    <w:abstractNumId w:val="15"/>
  </w:num>
  <w:num w:numId="19">
    <w:abstractNumId w:val="18"/>
  </w:num>
  <w:num w:numId="20">
    <w:abstractNumId w:val="3"/>
  </w:num>
  <w:num w:numId="21">
    <w:abstractNumId w:val="1"/>
  </w:num>
  <w:num w:numId="22">
    <w:abstractNumId w:val="1"/>
  </w:num>
  <w:num w:numId="23">
    <w:abstractNumId w:val="1"/>
  </w:num>
  <w:num w:numId="24">
    <w:abstractNumId w:val="1"/>
  </w:num>
  <w:num w:numId="25">
    <w:abstractNumId w:val="21"/>
  </w:num>
  <w:num w:numId="26">
    <w:abstractNumId w:val="4"/>
  </w:num>
  <w:num w:numId="27">
    <w:abstractNumId w:val="23"/>
  </w:num>
  <w:num w:numId="28">
    <w:abstractNumId w:val="8"/>
  </w:num>
  <w:num w:numId="29">
    <w:abstractNumId w:val="20"/>
  </w:num>
  <w:num w:numId="30">
    <w:abstractNumId w:val="13"/>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627"/>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F1F"/>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0DF"/>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DCC"/>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2F7"/>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B71"/>
    <w:rsid w:val="00065D64"/>
    <w:rsid w:val="000667D1"/>
    <w:rsid w:val="000668A5"/>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258"/>
    <w:rsid w:val="00076408"/>
    <w:rsid w:val="0007661E"/>
    <w:rsid w:val="00077073"/>
    <w:rsid w:val="00077265"/>
    <w:rsid w:val="00077A8B"/>
    <w:rsid w:val="0008022A"/>
    <w:rsid w:val="00080418"/>
    <w:rsid w:val="000805B2"/>
    <w:rsid w:val="00080D74"/>
    <w:rsid w:val="00081383"/>
    <w:rsid w:val="00082071"/>
    <w:rsid w:val="000826FF"/>
    <w:rsid w:val="00082A49"/>
    <w:rsid w:val="00082B40"/>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0DEA"/>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610"/>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567"/>
    <w:rsid w:val="0010486A"/>
    <w:rsid w:val="00104979"/>
    <w:rsid w:val="00104A80"/>
    <w:rsid w:val="001050B7"/>
    <w:rsid w:val="001050F9"/>
    <w:rsid w:val="0010521E"/>
    <w:rsid w:val="0010568A"/>
    <w:rsid w:val="001056C5"/>
    <w:rsid w:val="001057DC"/>
    <w:rsid w:val="00105820"/>
    <w:rsid w:val="00105BAD"/>
    <w:rsid w:val="00105CEE"/>
    <w:rsid w:val="00105DA1"/>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951"/>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0D6C"/>
    <w:rsid w:val="0016159D"/>
    <w:rsid w:val="00162262"/>
    <w:rsid w:val="001623A3"/>
    <w:rsid w:val="00162BD5"/>
    <w:rsid w:val="00162CF1"/>
    <w:rsid w:val="00162F82"/>
    <w:rsid w:val="001630E4"/>
    <w:rsid w:val="0016358E"/>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0EE"/>
    <w:rsid w:val="00196B90"/>
    <w:rsid w:val="00196D9F"/>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B9"/>
    <w:rsid w:val="001A39E3"/>
    <w:rsid w:val="001A3BBA"/>
    <w:rsid w:val="001A3F0F"/>
    <w:rsid w:val="001A3FA5"/>
    <w:rsid w:val="001A4EDF"/>
    <w:rsid w:val="001A5308"/>
    <w:rsid w:val="001A6164"/>
    <w:rsid w:val="001A61A0"/>
    <w:rsid w:val="001A6362"/>
    <w:rsid w:val="001A6973"/>
    <w:rsid w:val="001A6AFE"/>
    <w:rsid w:val="001A6E27"/>
    <w:rsid w:val="001A706D"/>
    <w:rsid w:val="001A71EB"/>
    <w:rsid w:val="001A72EE"/>
    <w:rsid w:val="001A741B"/>
    <w:rsid w:val="001A7826"/>
    <w:rsid w:val="001A7833"/>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307"/>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8E"/>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2BB"/>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7AC"/>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7B"/>
    <w:rsid w:val="00241D6D"/>
    <w:rsid w:val="002421F2"/>
    <w:rsid w:val="0024284B"/>
    <w:rsid w:val="0024286B"/>
    <w:rsid w:val="00242B2A"/>
    <w:rsid w:val="00242CAE"/>
    <w:rsid w:val="00243457"/>
    <w:rsid w:val="002436BB"/>
    <w:rsid w:val="00243ACD"/>
    <w:rsid w:val="002440D5"/>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518"/>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D64"/>
    <w:rsid w:val="00270E57"/>
    <w:rsid w:val="00270E80"/>
    <w:rsid w:val="00270EA3"/>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825"/>
    <w:rsid w:val="00286B84"/>
    <w:rsid w:val="00286F76"/>
    <w:rsid w:val="00287376"/>
    <w:rsid w:val="0028741E"/>
    <w:rsid w:val="002877DE"/>
    <w:rsid w:val="00287821"/>
    <w:rsid w:val="00287C28"/>
    <w:rsid w:val="00287C3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BBC"/>
    <w:rsid w:val="002A6D99"/>
    <w:rsid w:val="002A6EF8"/>
    <w:rsid w:val="002A732C"/>
    <w:rsid w:val="002A7A6A"/>
    <w:rsid w:val="002A7AB4"/>
    <w:rsid w:val="002B07BF"/>
    <w:rsid w:val="002B0805"/>
    <w:rsid w:val="002B0960"/>
    <w:rsid w:val="002B0C99"/>
    <w:rsid w:val="002B10F9"/>
    <w:rsid w:val="002B12C7"/>
    <w:rsid w:val="002B1AFA"/>
    <w:rsid w:val="002B1FB0"/>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C75"/>
    <w:rsid w:val="002B6D31"/>
    <w:rsid w:val="002B70A2"/>
    <w:rsid w:val="002B71B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69"/>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735D"/>
    <w:rsid w:val="002F0045"/>
    <w:rsid w:val="002F00F0"/>
    <w:rsid w:val="002F025B"/>
    <w:rsid w:val="002F0684"/>
    <w:rsid w:val="002F09C0"/>
    <w:rsid w:val="002F0ADB"/>
    <w:rsid w:val="002F0E34"/>
    <w:rsid w:val="002F1D0C"/>
    <w:rsid w:val="002F29B5"/>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3B4C"/>
    <w:rsid w:val="00304075"/>
    <w:rsid w:val="00304556"/>
    <w:rsid w:val="003048C8"/>
    <w:rsid w:val="00304AC5"/>
    <w:rsid w:val="00304C9E"/>
    <w:rsid w:val="00305B82"/>
    <w:rsid w:val="00305B97"/>
    <w:rsid w:val="003065FB"/>
    <w:rsid w:val="00306732"/>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7A8"/>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521"/>
    <w:rsid w:val="00323FAD"/>
    <w:rsid w:val="00324089"/>
    <w:rsid w:val="00324701"/>
    <w:rsid w:val="00324811"/>
    <w:rsid w:val="0032489D"/>
    <w:rsid w:val="003249F8"/>
    <w:rsid w:val="0032556B"/>
    <w:rsid w:val="00325879"/>
    <w:rsid w:val="0032651E"/>
    <w:rsid w:val="0032670C"/>
    <w:rsid w:val="003267A6"/>
    <w:rsid w:val="003270C4"/>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97D"/>
    <w:rsid w:val="003479B6"/>
    <w:rsid w:val="0035025F"/>
    <w:rsid w:val="0035041A"/>
    <w:rsid w:val="003505AD"/>
    <w:rsid w:val="00350631"/>
    <w:rsid w:val="00350DCE"/>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065"/>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5B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6F79"/>
    <w:rsid w:val="0038702D"/>
    <w:rsid w:val="003870BC"/>
    <w:rsid w:val="0038732E"/>
    <w:rsid w:val="003875A7"/>
    <w:rsid w:val="00387675"/>
    <w:rsid w:val="00387771"/>
    <w:rsid w:val="0038780F"/>
    <w:rsid w:val="00387866"/>
    <w:rsid w:val="003878CE"/>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97EEE"/>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B51"/>
    <w:rsid w:val="003A2D39"/>
    <w:rsid w:val="003A2FE7"/>
    <w:rsid w:val="003A349E"/>
    <w:rsid w:val="003A37E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907"/>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A88"/>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1B0E"/>
    <w:rsid w:val="004222BF"/>
    <w:rsid w:val="00422442"/>
    <w:rsid w:val="00422A01"/>
    <w:rsid w:val="00422D62"/>
    <w:rsid w:val="00422DB5"/>
    <w:rsid w:val="00423001"/>
    <w:rsid w:val="004232D4"/>
    <w:rsid w:val="00423326"/>
    <w:rsid w:val="004241DA"/>
    <w:rsid w:val="00424844"/>
    <w:rsid w:val="004251F8"/>
    <w:rsid w:val="004253B1"/>
    <w:rsid w:val="00425C08"/>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0E20"/>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0D0E"/>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771"/>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4B6"/>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2C"/>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899"/>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348B"/>
    <w:rsid w:val="005436D7"/>
    <w:rsid w:val="00543703"/>
    <w:rsid w:val="00543A06"/>
    <w:rsid w:val="00543A66"/>
    <w:rsid w:val="00543A83"/>
    <w:rsid w:val="00543FA3"/>
    <w:rsid w:val="00544035"/>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C6E"/>
    <w:rsid w:val="00550D6F"/>
    <w:rsid w:val="005511B1"/>
    <w:rsid w:val="00551248"/>
    <w:rsid w:val="00551593"/>
    <w:rsid w:val="005516BE"/>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8767A"/>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6E3F"/>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0F08"/>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2AAD"/>
    <w:rsid w:val="00603051"/>
    <w:rsid w:val="0060305B"/>
    <w:rsid w:val="00603141"/>
    <w:rsid w:val="006038DE"/>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3D"/>
    <w:rsid w:val="006134CE"/>
    <w:rsid w:val="006135EA"/>
    <w:rsid w:val="006138D8"/>
    <w:rsid w:val="00613922"/>
    <w:rsid w:val="00613A55"/>
    <w:rsid w:val="00613ED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01"/>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7A2"/>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BC5"/>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7A2"/>
    <w:rsid w:val="0067791A"/>
    <w:rsid w:val="00677F10"/>
    <w:rsid w:val="0068013A"/>
    <w:rsid w:val="00680A97"/>
    <w:rsid w:val="00680F30"/>
    <w:rsid w:val="00680F81"/>
    <w:rsid w:val="00681018"/>
    <w:rsid w:val="0068102D"/>
    <w:rsid w:val="00681254"/>
    <w:rsid w:val="00681307"/>
    <w:rsid w:val="00681CCB"/>
    <w:rsid w:val="006820C0"/>
    <w:rsid w:val="0068226B"/>
    <w:rsid w:val="00682E47"/>
    <w:rsid w:val="00682ED3"/>
    <w:rsid w:val="00682F5D"/>
    <w:rsid w:val="006834D7"/>
    <w:rsid w:val="00683D7F"/>
    <w:rsid w:val="00683E9E"/>
    <w:rsid w:val="00684258"/>
    <w:rsid w:val="006845C9"/>
    <w:rsid w:val="006853FF"/>
    <w:rsid w:val="00685725"/>
    <w:rsid w:val="00685834"/>
    <w:rsid w:val="006859F5"/>
    <w:rsid w:val="00685D3B"/>
    <w:rsid w:val="00685DB7"/>
    <w:rsid w:val="0068623E"/>
    <w:rsid w:val="00686366"/>
    <w:rsid w:val="0068653A"/>
    <w:rsid w:val="00686A14"/>
    <w:rsid w:val="00686FAD"/>
    <w:rsid w:val="0068721F"/>
    <w:rsid w:val="0068734D"/>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B"/>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96A"/>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9EE"/>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5458"/>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0E5E"/>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9C1"/>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89E"/>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066"/>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0D68"/>
    <w:rsid w:val="0074108B"/>
    <w:rsid w:val="00741434"/>
    <w:rsid w:val="007415B6"/>
    <w:rsid w:val="00741A56"/>
    <w:rsid w:val="00741D92"/>
    <w:rsid w:val="007420C9"/>
    <w:rsid w:val="00742695"/>
    <w:rsid w:val="00742963"/>
    <w:rsid w:val="00742A51"/>
    <w:rsid w:val="00743114"/>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8B0"/>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BA8"/>
    <w:rsid w:val="00794DFE"/>
    <w:rsid w:val="007954AC"/>
    <w:rsid w:val="00795804"/>
    <w:rsid w:val="00795809"/>
    <w:rsid w:val="00795BA6"/>
    <w:rsid w:val="00795F7F"/>
    <w:rsid w:val="0079601B"/>
    <w:rsid w:val="007962E1"/>
    <w:rsid w:val="007969AC"/>
    <w:rsid w:val="00796B15"/>
    <w:rsid w:val="007972A8"/>
    <w:rsid w:val="00797DAA"/>
    <w:rsid w:val="00797FCF"/>
    <w:rsid w:val="007A0616"/>
    <w:rsid w:val="007A06E1"/>
    <w:rsid w:val="007A080E"/>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D7ADE"/>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1A"/>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8AD"/>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339"/>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2F9E"/>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0F18"/>
    <w:rsid w:val="00851B22"/>
    <w:rsid w:val="00851B91"/>
    <w:rsid w:val="00852338"/>
    <w:rsid w:val="0085297B"/>
    <w:rsid w:val="00852AA6"/>
    <w:rsid w:val="00853B42"/>
    <w:rsid w:val="00853C45"/>
    <w:rsid w:val="00854090"/>
    <w:rsid w:val="008540C8"/>
    <w:rsid w:val="00854983"/>
    <w:rsid w:val="00854A91"/>
    <w:rsid w:val="00854A9D"/>
    <w:rsid w:val="00854E0E"/>
    <w:rsid w:val="00856301"/>
    <w:rsid w:val="008563C6"/>
    <w:rsid w:val="0085653C"/>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12B"/>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04F3"/>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4B35"/>
    <w:rsid w:val="008B5110"/>
    <w:rsid w:val="008B5448"/>
    <w:rsid w:val="008B5577"/>
    <w:rsid w:val="008B60ED"/>
    <w:rsid w:val="008B66CB"/>
    <w:rsid w:val="008B6E5C"/>
    <w:rsid w:val="008B6EEA"/>
    <w:rsid w:val="008B7B36"/>
    <w:rsid w:val="008B7E07"/>
    <w:rsid w:val="008C0A0F"/>
    <w:rsid w:val="008C1161"/>
    <w:rsid w:val="008C1189"/>
    <w:rsid w:val="008C13E2"/>
    <w:rsid w:val="008C18DE"/>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1DBF"/>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37E0F"/>
    <w:rsid w:val="00940A5D"/>
    <w:rsid w:val="00940BCB"/>
    <w:rsid w:val="00940D85"/>
    <w:rsid w:val="00940DF4"/>
    <w:rsid w:val="00940FB5"/>
    <w:rsid w:val="00941259"/>
    <w:rsid w:val="0094148B"/>
    <w:rsid w:val="00941A1C"/>
    <w:rsid w:val="00941B06"/>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82B"/>
    <w:rsid w:val="009B2E47"/>
    <w:rsid w:val="009B3685"/>
    <w:rsid w:val="009B36C4"/>
    <w:rsid w:val="009B3745"/>
    <w:rsid w:val="009B3C79"/>
    <w:rsid w:val="009B3D47"/>
    <w:rsid w:val="009B4250"/>
    <w:rsid w:val="009B4821"/>
    <w:rsid w:val="009B4C1C"/>
    <w:rsid w:val="009B4C24"/>
    <w:rsid w:val="009B5821"/>
    <w:rsid w:val="009B69DC"/>
    <w:rsid w:val="009B70E9"/>
    <w:rsid w:val="009B727B"/>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332"/>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366"/>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CE9"/>
    <w:rsid w:val="00A61E76"/>
    <w:rsid w:val="00A61F65"/>
    <w:rsid w:val="00A621F3"/>
    <w:rsid w:val="00A623EF"/>
    <w:rsid w:val="00A62454"/>
    <w:rsid w:val="00A627E0"/>
    <w:rsid w:val="00A62953"/>
    <w:rsid w:val="00A62BE9"/>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47"/>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743"/>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DF3"/>
    <w:rsid w:val="00AA6F21"/>
    <w:rsid w:val="00AA6F9A"/>
    <w:rsid w:val="00AA723B"/>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8E2"/>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58"/>
    <w:rsid w:val="00AE69BD"/>
    <w:rsid w:val="00AE6D12"/>
    <w:rsid w:val="00AE70A8"/>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88D"/>
    <w:rsid w:val="00B04AD7"/>
    <w:rsid w:val="00B04D36"/>
    <w:rsid w:val="00B04F11"/>
    <w:rsid w:val="00B0540A"/>
    <w:rsid w:val="00B05688"/>
    <w:rsid w:val="00B0588E"/>
    <w:rsid w:val="00B06122"/>
    <w:rsid w:val="00B06771"/>
    <w:rsid w:val="00B06C77"/>
    <w:rsid w:val="00B07390"/>
    <w:rsid w:val="00B075EC"/>
    <w:rsid w:val="00B076A7"/>
    <w:rsid w:val="00B076C4"/>
    <w:rsid w:val="00B07AAD"/>
    <w:rsid w:val="00B07CBE"/>
    <w:rsid w:val="00B07FC0"/>
    <w:rsid w:val="00B108ED"/>
    <w:rsid w:val="00B10931"/>
    <w:rsid w:val="00B1093D"/>
    <w:rsid w:val="00B10BE8"/>
    <w:rsid w:val="00B10DF3"/>
    <w:rsid w:val="00B1167A"/>
    <w:rsid w:val="00B11882"/>
    <w:rsid w:val="00B11DF4"/>
    <w:rsid w:val="00B11E29"/>
    <w:rsid w:val="00B12153"/>
    <w:rsid w:val="00B1220D"/>
    <w:rsid w:val="00B12603"/>
    <w:rsid w:val="00B12A8C"/>
    <w:rsid w:val="00B13003"/>
    <w:rsid w:val="00B137BE"/>
    <w:rsid w:val="00B13829"/>
    <w:rsid w:val="00B13928"/>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BFF"/>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6DE"/>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06"/>
    <w:rsid w:val="00B6796C"/>
    <w:rsid w:val="00B67B2B"/>
    <w:rsid w:val="00B7021B"/>
    <w:rsid w:val="00B70333"/>
    <w:rsid w:val="00B7066A"/>
    <w:rsid w:val="00B70A49"/>
    <w:rsid w:val="00B70EDB"/>
    <w:rsid w:val="00B71A5D"/>
    <w:rsid w:val="00B7210A"/>
    <w:rsid w:val="00B72283"/>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098"/>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3FD0"/>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46F"/>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58"/>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3FC6"/>
    <w:rsid w:val="00BA40BE"/>
    <w:rsid w:val="00BA43B3"/>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6E03"/>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10"/>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74B"/>
    <w:rsid w:val="00C12EB5"/>
    <w:rsid w:val="00C1328A"/>
    <w:rsid w:val="00C13504"/>
    <w:rsid w:val="00C13930"/>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5B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52A"/>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229"/>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A85"/>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D89"/>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1F6D"/>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93C"/>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C4C"/>
    <w:rsid w:val="00CE5E50"/>
    <w:rsid w:val="00CE630B"/>
    <w:rsid w:val="00CE6691"/>
    <w:rsid w:val="00CE69F3"/>
    <w:rsid w:val="00CE6AD5"/>
    <w:rsid w:val="00CE6C1B"/>
    <w:rsid w:val="00CE6E24"/>
    <w:rsid w:val="00CE7392"/>
    <w:rsid w:val="00CE76BD"/>
    <w:rsid w:val="00CE77CF"/>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576"/>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B35"/>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12"/>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4D40"/>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44D"/>
    <w:rsid w:val="00D50697"/>
    <w:rsid w:val="00D50C82"/>
    <w:rsid w:val="00D50E5E"/>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4E0D"/>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6B3"/>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462"/>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C9F"/>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1FC0"/>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3CC7"/>
    <w:rsid w:val="00E24077"/>
    <w:rsid w:val="00E24364"/>
    <w:rsid w:val="00E24553"/>
    <w:rsid w:val="00E24B50"/>
    <w:rsid w:val="00E24D56"/>
    <w:rsid w:val="00E24ECA"/>
    <w:rsid w:val="00E250DB"/>
    <w:rsid w:val="00E252D6"/>
    <w:rsid w:val="00E25328"/>
    <w:rsid w:val="00E25334"/>
    <w:rsid w:val="00E25F1D"/>
    <w:rsid w:val="00E25F49"/>
    <w:rsid w:val="00E2607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1FE"/>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BA7"/>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743"/>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BDB"/>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3F29"/>
    <w:rsid w:val="00ED40CC"/>
    <w:rsid w:val="00ED4206"/>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486"/>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5BE"/>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B87"/>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EAC"/>
    <w:rsid w:val="00F21F61"/>
    <w:rsid w:val="00F221EB"/>
    <w:rsid w:val="00F22380"/>
    <w:rsid w:val="00F22444"/>
    <w:rsid w:val="00F22C96"/>
    <w:rsid w:val="00F22DE6"/>
    <w:rsid w:val="00F22E29"/>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06"/>
    <w:rsid w:val="00F558E3"/>
    <w:rsid w:val="00F55AC5"/>
    <w:rsid w:val="00F564B4"/>
    <w:rsid w:val="00F56D31"/>
    <w:rsid w:val="00F57183"/>
    <w:rsid w:val="00F5765A"/>
    <w:rsid w:val="00F57C72"/>
    <w:rsid w:val="00F57E51"/>
    <w:rsid w:val="00F6021A"/>
    <w:rsid w:val="00F6021F"/>
    <w:rsid w:val="00F60845"/>
    <w:rsid w:val="00F60C1C"/>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6EED"/>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5E72"/>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3DD4"/>
    <w:rsid w:val="00FE42C4"/>
    <w:rsid w:val="00FE45F9"/>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3B65781"/>
  <w15:docId w15:val="{61E764BF-3BF0-40D0-BDDF-DBC7D417A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681018"/>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681018"/>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82433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3GPPAgreements">
    <w:name w:val="3GPP Agreements"/>
    <w:basedOn w:val="Normal"/>
    <w:link w:val="3GPPAgreementsChar"/>
    <w:qFormat/>
    <w:rsid w:val="0087412B"/>
    <w:pPr>
      <w:numPr>
        <w:numId w:val="7"/>
      </w:numPr>
      <w:spacing w:before="60" w:after="60"/>
      <w:jc w:val="both"/>
    </w:pPr>
    <w:rPr>
      <w:sz w:val="22"/>
      <w:lang w:eastAsia="zh-CN"/>
    </w:rPr>
  </w:style>
  <w:style w:type="character" w:customStyle="1" w:styleId="3GPPAgreementsChar">
    <w:name w:val="3GPP Agreements Char"/>
    <w:link w:val="3GPPAgreements"/>
    <w:rsid w:val="0087412B"/>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735755">
      <w:bodyDiv w:val="1"/>
      <w:marLeft w:val="0"/>
      <w:marRight w:val="0"/>
      <w:marTop w:val="0"/>
      <w:marBottom w:val="0"/>
      <w:divBdr>
        <w:top w:val="none" w:sz="0" w:space="0" w:color="auto"/>
        <w:left w:val="none" w:sz="0" w:space="0" w:color="auto"/>
        <w:bottom w:val="none" w:sz="0" w:space="0" w:color="auto"/>
        <w:right w:val="none" w:sz="0" w:space="0" w:color="auto"/>
      </w:divBdr>
      <w:divsChild>
        <w:div w:id="990527280">
          <w:marLeft w:val="1166"/>
          <w:marRight w:val="0"/>
          <w:marTop w:val="77"/>
          <w:marBottom w:val="0"/>
          <w:divBdr>
            <w:top w:val="none" w:sz="0" w:space="0" w:color="auto"/>
            <w:left w:val="none" w:sz="0" w:space="0" w:color="auto"/>
            <w:bottom w:val="none" w:sz="0" w:space="0" w:color="auto"/>
            <w:right w:val="none" w:sz="0" w:space="0" w:color="auto"/>
          </w:divBdr>
        </w:div>
        <w:div w:id="1916624062">
          <w:marLeft w:val="1166"/>
          <w:marRight w:val="0"/>
          <w:marTop w:val="77"/>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cid:image002.png@01D4E947.0B963450"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 ds:uri="http://schemas.microsoft.com/sharepoint/v4"/>
    <ds:schemaRef ds:uri="9238aee7-caa6-41e3-83d0-457e088803cc"/>
    <ds:schemaRef ds:uri="81c2d00d-6e98-4ecf-9fde-812538fb8530"/>
    <ds:schemaRef ds:uri="http://purl.org/dc/dcmitype/"/>
  </ds:schemaRefs>
</ds:datastoreItem>
</file>

<file path=customXml/itemProps2.xml><?xml version="1.0" encoding="utf-8"?>
<ds:datastoreItem xmlns:ds="http://schemas.openxmlformats.org/officeDocument/2006/customXml" ds:itemID="{A9ED87BD-FA62-4EE5-A399-6F39D5845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B4C3E20C-4D58-4164-8A24-DC88212F8D6B}">
  <ds:schemaRefs>
    <ds:schemaRef ds:uri="http://schemas.openxmlformats.org/officeDocument/2006/bibliography"/>
  </ds:schemaRefs>
</ds:datastoreItem>
</file>

<file path=customXml/itemProps5.xml><?xml version="1.0" encoding="utf-8"?>
<ds:datastoreItem xmlns:ds="http://schemas.openxmlformats.org/officeDocument/2006/customXml" ds:itemID="{AF145E02-AC72-4031-BBD3-558E17EFE06D}">
  <ds:schemaRefs>
    <ds:schemaRef ds:uri="http://schemas.openxmlformats.org/officeDocument/2006/bibliography"/>
  </ds:schemaRefs>
</ds:datastoreItem>
</file>

<file path=customXml/itemProps6.xml><?xml version="1.0" encoding="utf-8"?>
<ds:datastoreItem xmlns:ds="http://schemas.openxmlformats.org/officeDocument/2006/customXml" ds:itemID="{D88EA20A-3E33-40F0-BF01-9D1DA9A84B5C}">
  <ds:schemaRefs>
    <ds:schemaRef ds:uri="http://schemas.openxmlformats.org/officeDocument/2006/bibliography"/>
  </ds:schemaRefs>
</ds:datastoreItem>
</file>

<file path=customXml/itemProps7.xml><?xml version="1.0" encoding="utf-8"?>
<ds:datastoreItem xmlns:ds="http://schemas.openxmlformats.org/officeDocument/2006/customXml" ds:itemID="{ABDC429B-7372-4F57-90F6-C8676F74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15507</TotalTime>
  <Pages>9</Pages>
  <Words>3735</Words>
  <Characters>21295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24981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Roy Chen (陳儒雅)</cp:lastModifiedBy>
  <cp:revision>146</cp:revision>
  <cp:lastPrinted>2016-11-09T12:39:00Z</cp:lastPrinted>
  <dcterms:created xsi:type="dcterms:W3CDTF">2017-10-02T21:34:00Z</dcterms:created>
  <dcterms:modified xsi:type="dcterms:W3CDTF">2019-04-03T02:01:00Z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